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765"/>
        <w:gridCol w:w="1377"/>
        <w:gridCol w:w="513"/>
        <w:gridCol w:w="1430"/>
        <w:gridCol w:w="1170"/>
        <w:gridCol w:w="1000"/>
        <w:gridCol w:w="440"/>
        <w:gridCol w:w="1350"/>
        <w:gridCol w:w="1260"/>
      </w:tblGrid>
      <w:tr w:rsidR="00FE7475" w:rsidRPr="003067C7" w14:paraId="1FED507E" w14:textId="77777777" w:rsidTr="00B67504">
        <w:trPr>
          <w:cantSplit/>
          <w:trHeight w:val="610"/>
          <w:jc w:val="center"/>
        </w:trPr>
        <w:tc>
          <w:tcPr>
            <w:tcW w:w="10250" w:type="dxa"/>
            <w:gridSpan w:val="10"/>
            <w:tcBorders>
              <w:bottom w:val="nil"/>
            </w:tcBorders>
          </w:tcPr>
          <w:p w14:paraId="60530BE1" w14:textId="77777777" w:rsidR="005B1804" w:rsidRPr="003067C7" w:rsidRDefault="005B1804" w:rsidP="00501832">
            <w:pPr>
              <w:jc w:val="center"/>
              <w:rPr>
                <w:sz w:val="22"/>
                <w:szCs w:val="22"/>
              </w:rPr>
            </w:pPr>
          </w:p>
          <w:p w14:paraId="6CFBA9C0" w14:textId="3C1510D0" w:rsidR="005B1804" w:rsidRDefault="002177BD" w:rsidP="00501832">
            <w:pPr>
              <w:jc w:val="center"/>
              <w:rPr>
                <w:sz w:val="22"/>
                <w:szCs w:val="22"/>
              </w:rPr>
            </w:pPr>
            <w:r w:rsidRPr="002177BD">
              <w:rPr>
                <w:noProof/>
                <w:sz w:val="22"/>
                <w:szCs w:val="22"/>
              </w:rPr>
              <w:drawing>
                <wp:inline distT="0" distB="0" distL="0" distR="0" wp14:anchorId="6C8C87D8" wp14:editId="55B665EC">
                  <wp:extent cx="3009900" cy="546732"/>
                  <wp:effectExtent l="0" t="0" r="0" b="635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7686" cy="560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AC23FD" w14:textId="77777777" w:rsidR="005B1804" w:rsidRPr="003067C7" w:rsidRDefault="005B1804" w:rsidP="00501832">
            <w:pPr>
              <w:jc w:val="center"/>
              <w:rPr>
                <w:sz w:val="22"/>
                <w:szCs w:val="22"/>
              </w:rPr>
            </w:pPr>
          </w:p>
        </w:tc>
      </w:tr>
      <w:tr w:rsidR="00FE7475" w:rsidRPr="003067C7" w14:paraId="5B412934" w14:textId="77777777" w:rsidTr="00B67504">
        <w:trPr>
          <w:cantSplit/>
          <w:trHeight w:val="4320"/>
          <w:jc w:val="center"/>
        </w:trPr>
        <w:tc>
          <w:tcPr>
            <w:tcW w:w="10250" w:type="dxa"/>
            <w:gridSpan w:val="10"/>
            <w:tcBorders>
              <w:top w:val="nil"/>
              <w:bottom w:val="nil"/>
            </w:tcBorders>
          </w:tcPr>
          <w:p w14:paraId="6E35B25C" w14:textId="77B88029" w:rsidR="004459CE" w:rsidRDefault="002177BD" w:rsidP="00C473DE">
            <w:pPr>
              <w:jc w:val="center"/>
              <w:rPr>
                <w:rFonts w:ascii="Arial" w:hAnsi="Arial"/>
                <w:b/>
                <w:color w:val="0000FF"/>
                <w:sz w:val="22"/>
                <w:lang w:val="en-CA"/>
              </w:rPr>
            </w:pPr>
            <w:r w:rsidRPr="002177BD">
              <w:rPr>
                <w:rFonts w:ascii="Arial" w:hAnsi="Arial"/>
                <w:b/>
                <w:noProof/>
                <w:color w:val="0000FF"/>
                <w:sz w:val="22"/>
                <w:lang w:val="en-CA" w:eastAsia="en-CA"/>
              </w:rPr>
              <w:drawing>
                <wp:inline distT="0" distB="0" distL="0" distR="0" wp14:anchorId="6CB90687" wp14:editId="7241F9ED">
                  <wp:extent cx="2428875" cy="580938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3499" cy="586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08634B" w14:textId="77777777" w:rsidR="005B1804" w:rsidRDefault="005B1804" w:rsidP="00C473DE">
            <w:pPr>
              <w:jc w:val="center"/>
              <w:rPr>
                <w:noProof/>
                <w:sz w:val="22"/>
                <w:szCs w:val="22"/>
                <w:lang w:val="en-US"/>
              </w:rPr>
            </w:pPr>
          </w:p>
          <w:p w14:paraId="65D5EF10" w14:textId="19066ADD" w:rsidR="004459CE" w:rsidRPr="003067C7" w:rsidRDefault="00E439B4" w:rsidP="00C473DE">
            <w:pPr>
              <w:jc w:val="center"/>
              <w:rPr>
                <w:sz w:val="22"/>
                <w:szCs w:val="22"/>
              </w:rPr>
            </w:pPr>
            <w:r w:rsidRPr="00E439B4">
              <w:rPr>
                <w:noProof/>
                <w:sz w:val="22"/>
                <w:szCs w:val="22"/>
                <w:lang w:val="en-CA" w:eastAsia="en-CA"/>
              </w:rPr>
              <w:drawing>
                <wp:inline distT="0" distB="0" distL="0" distR="0" wp14:anchorId="121FE154" wp14:editId="207BF742">
                  <wp:extent cx="4280891" cy="2428875"/>
                  <wp:effectExtent l="0" t="0" r="571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6332" cy="2437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7475" w:rsidRPr="003067C7" w14:paraId="33985C3B" w14:textId="77777777" w:rsidTr="00B67504">
        <w:trPr>
          <w:cantSplit/>
          <w:trHeight w:val="1728"/>
          <w:jc w:val="center"/>
        </w:trPr>
        <w:tc>
          <w:tcPr>
            <w:tcW w:w="10250" w:type="dxa"/>
            <w:gridSpan w:val="10"/>
            <w:tcBorders>
              <w:top w:val="nil"/>
            </w:tcBorders>
            <w:vAlign w:val="center"/>
          </w:tcPr>
          <w:p w14:paraId="55A3B23E" w14:textId="77777777" w:rsidR="002177BD" w:rsidRDefault="002177BD" w:rsidP="002177BD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  <w:lang w:val="en-US"/>
              </w:rPr>
            </w:pPr>
            <w:r w:rsidRPr="00CF208E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  <w:lang w:val="en-US"/>
              </w:rPr>
              <w:t>CENOVUS ENERGY</w:t>
            </w:r>
          </w:p>
          <w:p w14:paraId="03F9D18D" w14:textId="77777777" w:rsidR="002177BD" w:rsidRDefault="002177BD" w:rsidP="002177BD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  <w:lang w:val="en-US"/>
              </w:rPr>
              <w:t>White Rose Development</w:t>
            </w:r>
          </w:p>
          <w:p w14:paraId="21E8C1ED" w14:textId="77777777" w:rsidR="002177BD" w:rsidRDefault="002177BD" w:rsidP="002177BD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  <w:lang w:val="en-US"/>
              </w:rPr>
              <w:t>White Rose Field</w:t>
            </w:r>
          </w:p>
          <w:p w14:paraId="6A78B3D8" w14:textId="7964614F" w:rsidR="005B1804" w:rsidRPr="00DE24AA" w:rsidRDefault="002177BD" w:rsidP="002177BD">
            <w:pPr>
              <w:spacing w:before="60" w:line="312" w:lineRule="auto"/>
              <w:jc w:val="center"/>
              <w:rPr>
                <w:b/>
                <w:sz w:val="22"/>
                <w:lang w:val="en-CA"/>
              </w:rPr>
            </w:pPr>
            <w:r w:rsidRPr="00CF208E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  <w:lang w:val="en-US"/>
              </w:rPr>
              <w:t>TechnipFMC Project No: 035303C001</w:t>
            </w:r>
          </w:p>
        </w:tc>
      </w:tr>
      <w:tr w:rsidR="00B67504" w:rsidRPr="003067C7" w14:paraId="0731F7E8" w14:textId="77777777" w:rsidTr="00B67504">
        <w:trPr>
          <w:cantSplit/>
          <w:trHeight w:val="360"/>
          <w:jc w:val="center"/>
        </w:trPr>
        <w:sdt>
          <w:sdtPr>
            <w:rPr>
              <w:bCs/>
            </w:rPr>
            <w:id w:val="-669094595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63]" w:storeItemID="{870FD941-71D6-4305-9E39-B232C77D727A}" w16sdtdh:storeItemChecksum="1x/Yhw=="/>
          </w:sdtPr>
          <w:sdtContent>
            <w:tc>
              <w:tcPr>
                <w:tcW w:w="945" w:type="dxa"/>
                <w:shd w:val="clear" w:color="auto" w:fill="auto"/>
                <w:vAlign w:val="center"/>
              </w:tcPr>
              <w:p w14:paraId="77171973" w14:textId="08667009" w:rsidR="00B67504" w:rsidRPr="00AF43FC" w:rsidRDefault="00576EA9">
                <w:pPr>
                  <w:jc w:val="center"/>
                  <w:rPr>
                    <w:bCs/>
                  </w:rPr>
                </w:pPr>
                <w:r>
                  <w:rPr>
                    <w:bCs/>
                  </w:rPr>
                  <w:t>REVISION_4</w:t>
                </w:r>
              </w:p>
            </w:tc>
          </w:sdtContent>
        </w:sdt>
        <w:sdt>
          <w:sdtPr>
            <w:rPr>
              <w:bCs/>
            </w:rPr>
            <w:id w:val="526908818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70]" w:storeItemID="{870FD941-71D6-4305-9E39-B232C77D727A}" w16sdtdh:storeItemChecksum="1x/Yhw=="/>
          </w:sdtPr>
          <w:sdtContent>
            <w:tc>
              <w:tcPr>
                <w:tcW w:w="765" w:type="dxa"/>
                <w:shd w:val="clear" w:color="auto" w:fill="auto"/>
                <w:vAlign w:val="center"/>
              </w:tcPr>
              <w:p w14:paraId="4C383EB2" w14:textId="159551BB" w:rsidR="00B67504" w:rsidRPr="00AF43FC" w:rsidRDefault="00576EA9">
                <w:pPr>
                  <w:jc w:val="center"/>
                  <w:rPr>
                    <w:bCs/>
                  </w:rPr>
                </w:pPr>
                <w:r>
                  <w:rPr>
                    <w:bCs/>
                  </w:rPr>
                  <w:t>CLIENT_REV_4</w:t>
                </w:r>
              </w:p>
            </w:tc>
          </w:sdtContent>
        </w:sdt>
        <w:sdt>
          <w:sdtPr>
            <w:rPr>
              <w:bCs/>
            </w:rPr>
            <w:id w:val="-1259443132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64]" w:storeItemID="{870FD941-71D6-4305-9E39-B232C77D727A}" w16sdtdh:storeItemChecksum="1x/Yhw=="/>
          </w:sdtPr>
          <w:sdtContent>
            <w:tc>
              <w:tcPr>
                <w:tcW w:w="1377" w:type="dxa"/>
                <w:vAlign w:val="center"/>
              </w:tcPr>
              <w:p w14:paraId="24CA1E7D" w14:textId="5A8A8B27" w:rsidR="00B67504" w:rsidRPr="00AF43FC" w:rsidRDefault="00576EA9">
                <w:pPr>
                  <w:jc w:val="center"/>
                  <w:rPr>
                    <w:bCs/>
                  </w:rPr>
                </w:pPr>
                <w:r>
                  <w:rPr>
                    <w:bCs/>
                  </w:rPr>
                  <w:t>DOC_REV_DATE_4</w:t>
                </w:r>
              </w:p>
            </w:tc>
          </w:sdtContent>
        </w:sdt>
        <w:sdt>
          <w:sdtPr>
            <w:rPr>
              <w:bCs/>
            </w:rPr>
            <w:id w:val="-1135709166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65]" w:storeItemID="{870FD941-71D6-4305-9E39-B232C77D727A}" w16sdtdh:storeItemChecksum="1x/Yhw=="/>
          </w:sdtPr>
          <w:sdtContent>
            <w:tc>
              <w:tcPr>
                <w:tcW w:w="1943" w:type="dxa"/>
                <w:gridSpan w:val="2"/>
                <w:vAlign w:val="center"/>
              </w:tcPr>
              <w:p w14:paraId="7900637E" w14:textId="19D86796" w:rsidR="00B67504" w:rsidRPr="00AF43FC" w:rsidRDefault="00576EA9">
                <w:pPr>
                  <w:jc w:val="center"/>
                  <w:rPr>
                    <w:bCs/>
                  </w:rPr>
                </w:pPr>
                <w:r>
                  <w:rPr>
                    <w:bCs/>
                  </w:rPr>
                  <w:t>ISSUESTATUS_4</w:t>
                </w:r>
              </w:p>
            </w:tc>
          </w:sdtContent>
        </w:sdt>
        <w:tc>
          <w:tcPr>
            <w:tcW w:w="1170" w:type="dxa"/>
            <w:vAlign w:val="center"/>
          </w:tcPr>
          <w:p w14:paraId="1EF5E0EC" w14:textId="77777777" w:rsidR="00B67504" w:rsidRPr="00AF43FC" w:rsidRDefault="00B67504">
            <w:pPr>
              <w:jc w:val="center"/>
              <w:rPr>
                <w:bCs/>
              </w:rPr>
            </w:pPr>
          </w:p>
        </w:tc>
        <w:sdt>
          <w:sdtPr>
            <w:rPr>
              <w:bCs/>
            </w:rPr>
            <w:id w:val="-1949000750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66]" w:storeItemID="{870FD941-71D6-4305-9E39-B232C77D727A}" w16sdtdh:storeItemChecksum="1x/Yhw=="/>
          </w:sdtPr>
          <w:sdtContent>
            <w:tc>
              <w:tcPr>
                <w:tcW w:w="1440" w:type="dxa"/>
                <w:gridSpan w:val="2"/>
                <w:vAlign w:val="center"/>
              </w:tcPr>
              <w:p w14:paraId="59C272DB" w14:textId="7CD7722A" w:rsidR="00B67504" w:rsidRPr="00AF43FC" w:rsidRDefault="00576EA9">
                <w:pPr>
                  <w:jc w:val="center"/>
                  <w:rPr>
                    <w:bCs/>
                  </w:rPr>
                </w:pPr>
                <w:r>
                  <w:rPr>
                    <w:bCs/>
                  </w:rPr>
                  <w:t>REVIEWED_BY_4</w:t>
                </w:r>
              </w:p>
            </w:tc>
          </w:sdtContent>
        </w:sdt>
        <w:tc>
          <w:tcPr>
            <w:tcW w:w="1350" w:type="dxa"/>
            <w:vAlign w:val="center"/>
          </w:tcPr>
          <w:p w14:paraId="13BD3372" w14:textId="77777777" w:rsidR="00B67504" w:rsidRPr="00AF43FC" w:rsidRDefault="00B67504">
            <w:pPr>
              <w:jc w:val="center"/>
              <w:rPr>
                <w:bCs/>
              </w:rPr>
            </w:pPr>
          </w:p>
        </w:tc>
        <w:tc>
          <w:tcPr>
            <w:tcW w:w="1260" w:type="dxa"/>
            <w:vAlign w:val="center"/>
          </w:tcPr>
          <w:p w14:paraId="5C6B67DE" w14:textId="77777777" w:rsidR="00B67504" w:rsidRPr="00AF43FC" w:rsidRDefault="00B67504">
            <w:pPr>
              <w:jc w:val="center"/>
              <w:rPr>
                <w:bCs/>
              </w:rPr>
            </w:pPr>
          </w:p>
        </w:tc>
      </w:tr>
      <w:tr w:rsidR="00B67504" w:rsidRPr="003067C7" w14:paraId="6515B890" w14:textId="77777777" w:rsidTr="00B67504">
        <w:trPr>
          <w:cantSplit/>
          <w:trHeight w:val="360"/>
          <w:jc w:val="center"/>
        </w:trPr>
        <w:sdt>
          <w:sdtPr>
            <w:rPr>
              <w:bCs/>
            </w:rPr>
            <w:id w:val="-263847970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54]" w:storeItemID="{870FD941-71D6-4305-9E39-B232C77D727A}" w16sdtdh:storeItemChecksum="1x/Yhw=="/>
          </w:sdtPr>
          <w:sdtContent>
            <w:tc>
              <w:tcPr>
                <w:tcW w:w="945" w:type="dxa"/>
                <w:shd w:val="clear" w:color="auto" w:fill="auto"/>
                <w:vAlign w:val="center"/>
              </w:tcPr>
              <w:p w14:paraId="23002BF1" w14:textId="1A33E94B" w:rsidR="00B67504" w:rsidRPr="00AF43FC" w:rsidRDefault="00576EA9" w:rsidP="00C11BEF">
                <w:pPr>
                  <w:jc w:val="center"/>
                  <w:rPr>
                    <w:bCs/>
                  </w:rPr>
                </w:pPr>
                <w:r>
                  <w:rPr>
                    <w:bCs/>
                  </w:rPr>
                  <w:t>REVISION_3</w:t>
                </w:r>
              </w:p>
            </w:tc>
          </w:sdtContent>
        </w:sdt>
        <w:sdt>
          <w:sdtPr>
            <w:rPr>
              <w:bCs/>
            </w:rPr>
            <w:id w:val="-744725799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61]" w:storeItemID="{870FD941-71D6-4305-9E39-B232C77D727A}" w16sdtdh:storeItemChecksum="1x/Yhw=="/>
          </w:sdtPr>
          <w:sdtContent>
            <w:tc>
              <w:tcPr>
                <w:tcW w:w="765" w:type="dxa"/>
                <w:shd w:val="clear" w:color="auto" w:fill="auto"/>
                <w:vAlign w:val="center"/>
              </w:tcPr>
              <w:p w14:paraId="58A279EA" w14:textId="4683DD91" w:rsidR="00B67504" w:rsidRPr="00AF43FC" w:rsidRDefault="00576EA9" w:rsidP="00C11BEF">
                <w:pPr>
                  <w:jc w:val="center"/>
                  <w:rPr>
                    <w:bCs/>
                  </w:rPr>
                </w:pPr>
                <w:r>
                  <w:rPr>
                    <w:bCs/>
                  </w:rPr>
                  <w:t>CLIENT_REV_3</w:t>
                </w:r>
              </w:p>
            </w:tc>
          </w:sdtContent>
        </w:sdt>
        <w:sdt>
          <w:sdtPr>
            <w:id w:val="684262813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55]" w:storeItemID="{870FD941-71D6-4305-9E39-B232C77D727A}" w16sdtdh:storeItemChecksum="1x/Yhw=="/>
          </w:sdtPr>
          <w:sdtContent>
            <w:tc>
              <w:tcPr>
                <w:tcW w:w="1377" w:type="dxa"/>
                <w:vAlign w:val="center"/>
              </w:tcPr>
              <w:p w14:paraId="6C2BFD24" w14:textId="20A2FDAC" w:rsidR="00B67504" w:rsidRPr="00AF43FC" w:rsidRDefault="00576EA9" w:rsidP="00C11BEF">
                <w:pPr>
                  <w:jc w:val="center"/>
                </w:pPr>
                <w:r>
                  <w:t>DOC_REV_DATE_3</w:t>
                </w:r>
              </w:p>
            </w:tc>
          </w:sdtContent>
        </w:sdt>
        <w:sdt>
          <w:sdtPr>
            <w:rPr>
              <w:lang w:val="en-CA"/>
            </w:rPr>
            <w:id w:val="-380238935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56]" w:storeItemID="{870FD941-71D6-4305-9E39-B232C77D727A}" w16sdtdh:storeItemChecksum="1x/Yhw=="/>
          </w:sdtPr>
          <w:sdtContent>
            <w:tc>
              <w:tcPr>
                <w:tcW w:w="1943" w:type="dxa"/>
                <w:gridSpan w:val="2"/>
                <w:vAlign w:val="center"/>
              </w:tcPr>
              <w:p w14:paraId="6E9B46EF" w14:textId="00D9F865" w:rsidR="00B67504" w:rsidRPr="00AF43FC" w:rsidRDefault="00576EA9" w:rsidP="00EE5602">
                <w:pPr>
                  <w:jc w:val="center"/>
                  <w:rPr>
                    <w:lang w:val="en-CA"/>
                  </w:rPr>
                </w:pPr>
                <w:r>
                  <w:rPr>
                    <w:lang w:val="en-CA"/>
                  </w:rPr>
                  <w:t>ISSUESTATUS_3</w:t>
                </w:r>
              </w:p>
            </w:tc>
          </w:sdtContent>
        </w:sdt>
        <w:tc>
          <w:tcPr>
            <w:tcW w:w="1170" w:type="dxa"/>
            <w:vAlign w:val="center"/>
          </w:tcPr>
          <w:p w14:paraId="55FD3E93" w14:textId="77777777" w:rsidR="00B67504" w:rsidRPr="00AF43FC" w:rsidRDefault="00B67504" w:rsidP="00C11BEF">
            <w:pPr>
              <w:jc w:val="center"/>
              <w:rPr>
                <w:bCs/>
              </w:rPr>
            </w:pPr>
          </w:p>
        </w:tc>
        <w:sdt>
          <w:sdtPr>
            <w:rPr>
              <w:bCs/>
            </w:rPr>
            <w:id w:val="-22485651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57]" w:storeItemID="{870FD941-71D6-4305-9E39-B232C77D727A}" w16sdtdh:storeItemChecksum="1x/Yhw=="/>
          </w:sdtPr>
          <w:sdtContent>
            <w:tc>
              <w:tcPr>
                <w:tcW w:w="1440" w:type="dxa"/>
                <w:gridSpan w:val="2"/>
                <w:vAlign w:val="center"/>
              </w:tcPr>
              <w:p w14:paraId="6F568210" w14:textId="4B0704FA" w:rsidR="00B67504" w:rsidRPr="00AF43FC" w:rsidRDefault="00576EA9" w:rsidP="00C11BEF">
                <w:pPr>
                  <w:jc w:val="center"/>
                  <w:rPr>
                    <w:bCs/>
                  </w:rPr>
                </w:pPr>
                <w:r>
                  <w:rPr>
                    <w:bCs/>
                  </w:rPr>
                  <w:t>REVIEWED_BY_3</w:t>
                </w:r>
              </w:p>
            </w:tc>
          </w:sdtContent>
        </w:sdt>
        <w:tc>
          <w:tcPr>
            <w:tcW w:w="1350" w:type="dxa"/>
            <w:vAlign w:val="center"/>
          </w:tcPr>
          <w:p w14:paraId="64C898E5" w14:textId="77777777" w:rsidR="00B67504" w:rsidRPr="00AF43FC" w:rsidRDefault="00B67504" w:rsidP="00C11BEF">
            <w:pPr>
              <w:jc w:val="center"/>
              <w:rPr>
                <w:bCs/>
              </w:rPr>
            </w:pPr>
          </w:p>
        </w:tc>
        <w:tc>
          <w:tcPr>
            <w:tcW w:w="1260" w:type="dxa"/>
            <w:vAlign w:val="center"/>
          </w:tcPr>
          <w:p w14:paraId="7E9E7768" w14:textId="77777777" w:rsidR="00B67504" w:rsidRPr="00AF43FC" w:rsidRDefault="00B67504" w:rsidP="00C11BEF">
            <w:pPr>
              <w:jc w:val="center"/>
              <w:rPr>
                <w:bCs/>
              </w:rPr>
            </w:pPr>
          </w:p>
        </w:tc>
      </w:tr>
      <w:tr w:rsidR="00B67504" w:rsidRPr="003067C7" w14:paraId="22ECE059" w14:textId="77777777" w:rsidTr="00B67504">
        <w:trPr>
          <w:cantSplit/>
          <w:trHeight w:val="360"/>
          <w:jc w:val="center"/>
        </w:trPr>
        <w:sdt>
          <w:sdtPr>
            <w:rPr>
              <w:bCs/>
            </w:rPr>
            <w:id w:val="499013086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45]" w:storeItemID="{870FD941-71D6-4305-9E39-B232C77D727A}" w16sdtdh:storeItemChecksum="1x/Yhw=="/>
          </w:sdtPr>
          <w:sdtContent>
            <w:tc>
              <w:tcPr>
                <w:tcW w:w="945" w:type="dxa"/>
                <w:shd w:val="clear" w:color="auto" w:fill="auto"/>
                <w:vAlign w:val="center"/>
              </w:tcPr>
              <w:p w14:paraId="0D5661A7" w14:textId="4B3554D4" w:rsidR="00B67504" w:rsidRPr="00AF43FC" w:rsidRDefault="00576EA9">
                <w:pPr>
                  <w:jc w:val="center"/>
                  <w:rPr>
                    <w:bCs/>
                  </w:rPr>
                </w:pPr>
                <w:r>
                  <w:rPr>
                    <w:bCs/>
                  </w:rPr>
                  <w:t>REVISION_2</w:t>
                </w:r>
              </w:p>
            </w:tc>
          </w:sdtContent>
        </w:sdt>
        <w:sdt>
          <w:sdtPr>
            <w:rPr>
              <w:bCs/>
            </w:rPr>
            <w:id w:val="928160341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52]" w:storeItemID="{870FD941-71D6-4305-9E39-B232C77D727A}" w16sdtdh:storeItemChecksum="1x/Yhw=="/>
          </w:sdtPr>
          <w:sdtContent>
            <w:tc>
              <w:tcPr>
                <w:tcW w:w="765" w:type="dxa"/>
                <w:shd w:val="clear" w:color="auto" w:fill="auto"/>
                <w:vAlign w:val="center"/>
              </w:tcPr>
              <w:p w14:paraId="45ED0861" w14:textId="3C271392" w:rsidR="00B67504" w:rsidRPr="00AF43FC" w:rsidRDefault="00576EA9">
                <w:pPr>
                  <w:jc w:val="center"/>
                  <w:rPr>
                    <w:bCs/>
                  </w:rPr>
                </w:pPr>
                <w:r>
                  <w:rPr>
                    <w:bCs/>
                  </w:rPr>
                  <w:t>CLIENT_REV_2</w:t>
                </w:r>
              </w:p>
            </w:tc>
          </w:sdtContent>
        </w:sdt>
        <w:sdt>
          <w:sdtPr>
            <w:id w:val="-1397193705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46]" w:storeItemID="{870FD941-71D6-4305-9E39-B232C77D727A}" w16sdtdh:storeItemChecksum="1x/Yhw=="/>
          </w:sdtPr>
          <w:sdtContent>
            <w:tc>
              <w:tcPr>
                <w:tcW w:w="1377" w:type="dxa"/>
                <w:vAlign w:val="center"/>
              </w:tcPr>
              <w:p w14:paraId="31673A5F" w14:textId="468C15C6" w:rsidR="00B67504" w:rsidRPr="00AF43FC" w:rsidRDefault="00576EA9" w:rsidP="008A1CF2">
                <w:pPr>
                  <w:jc w:val="center"/>
                </w:pPr>
                <w:r>
                  <w:t>DOC_REV_DATE_2</w:t>
                </w:r>
              </w:p>
            </w:tc>
          </w:sdtContent>
        </w:sdt>
        <w:sdt>
          <w:sdtPr>
            <w:rPr>
              <w:lang w:val="en-CA"/>
            </w:rPr>
            <w:id w:val="-1274314863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47]" w:storeItemID="{870FD941-71D6-4305-9E39-B232C77D727A}" w16sdtdh:storeItemChecksum="1x/Yhw=="/>
          </w:sdtPr>
          <w:sdtContent>
            <w:tc>
              <w:tcPr>
                <w:tcW w:w="1943" w:type="dxa"/>
                <w:gridSpan w:val="2"/>
                <w:vAlign w:val="center"/>
              </w:tcPr>
              <w:p w14:paraId="60370CC7" w14:textId="05073C68" w:rsidR="00B67504" w:rsidRPr="00AF43FC" w:rsidRDefault="00576EA9" w:rsidP="00C57E91">
                <w:pPr>
                  <w:jc w:val="center"/>
                  <w:rPr>
                    <w:lang w:val="en-CA"/>
                  </w:rPr>
                </w:pPr>
                <w:r>
                  <w:rPr>
                    <w:lang w:val="en-CA"/>
                  </w:rPr>
                  <w:t>ISSUESTATUS_2</w:t>
                </w:r>
              </w:p>
            </w:tc>
          </w:sdtContent>
        </w:sdt>
        <w:tc>
          <w:tcPr>
            <w:tcW w:w="1170" w:type="dxa"/>
            <w:vAlign w:val="center"/>
          </w:tcPr>
          <w:p w14:paraId="3AF205F6" w14:textId="77777777" w:rsidR="00B67504" w:rsidRPr="00AF43FC" w:rsidRDefault="00B67504" w:rsidP="001A513E">
            <w:pPr>
              <w:jc w:val="center"/>
              <w:rPr>
                <w:bCs/>
              </w:rPr>
            </w:pPr>
          </w:p>
        </w:tc>
        <w:sdt>
          <w:sdtPr>
            <w:rPr>
              <w:bCs/>
            </w:rPr>
            <w:id w:val="1708444886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48]" w:storeItemID="{870FD941-71D6-4305-9E39-B232C77D727A}" w16sdtdh:storeItemChecksum="1x/Yhw=="/>
          </w:sdtPr>
          <w:sdtContent>
            <w:tc>
              <w:tcPr>
                <w:tcW w:w="1440" w:type="dxa"/>
                <w:gridSpan w:val="2"/>
                <w:vAlign w:val="center"/>
              </w:tcPr>
              <w:p w14:paraId="71DB75C5" w14:textId="3CDEC3AF" w:rsidR="00B67504" w:rsidRPr="00AF43FC" w:rsidRDefault="00576EA9" w:rsidP="001A513E">
                <w:pPr>
                  <w:jc w:val="center"/>
                  <w:rPr>
                    <w:bCs/>
                  </w:rPr>
                </w:pPr>
                <w:r>
                  <w:rPr>
                    <w:bCs/>
                  </w:rPr>
                  <w:t>REVIEWED_BY_2</w:t>
                </w:r>
              </w:p>
            </w:tc>
          </w:sdtContent>
        </w:sdt>
        <w:tc>
          <w:tcPr>
            <w:tcW w:w="1350" w:type="dxa"/>
            <w:vAlign w:val="center"/>
          </w:tcPr>
          <w:p w14:paraId="0B420ABE" w14:textId="77777777" w:rsidR="00B67504" w:rsidRPr="00AF43FC" w:rsidRDefault="00B67504" w:rsidP="001A513E">
            <w:pPr>
              <w:jc w:val="center"/>
              <w:rPr>
                <w:bCs/>
              </w:rPr>
            </w:pPr>
          </w:p>
        </w:tc>
        <w:tc>
          <w:tcPr>
            <w:tcW w:w="1260" w:type="dxa"/>
            <w:vAlign w:val="center"/>
          </w:tcPr>
          <w:p w14:paraId="7FA2DE61" w14:textId="77777777" w:rsidR="00B67504" w:rsidRPr="00AF43FC" w:rsidRDefault="00B67504" w:rsidP="001A513E">
            <w:pPr>
              <w:jc w:val="center"/>
              <w:rPr>
                <w:bCs/>
              </w:rPr>
            </w:pPr>
          </w:p>
        </w:tc>
      </w:tr>
      <w:tr w:rsidR="00B67504" w:rsidRPr="003067C7" w14:paraId="2136303B" w14:textId="77777777" w:rsidTr="00B67504">
        <w:trPr>
          <w:cantSplit/>
          <w:trHeight w:val="360"/>
          <w:jc w:val="center"/>
        </w:trPr>
        <w:sdt>
          <w:sdtPr>
            <w:id w:val="1844055280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36]" w:storeItemID="{870FD941-71D6-4305-9E39-B232C77D727A}" w16sdtdh:storeItemChecksum="1x/Yhw=="/>
          </w:sdtPr>
          <w:sdtContent>
            <w:tc>
              <w:tcPr>
                <w:tcW w:w="945" w:type="dxa"/>
                <w:shd w:val="clear" w:color="auto" w:fill="auto"/>
                <w:vAlign w:val="center"/>
              </w:tcPr>
              <w:p w14:paraId="74676ED3" w14:textId="67F7FA74" w:rsidR="00B67504" w:rsidRPr="00AF43FC" w:rsidRDefault="00576EA9" w:rsidP="00576EA9">
                <w:pPr>
                  <w:jc w:val="center"/>
                </w:pPr>
                <w:r>
                  <w:t>REVISION_1</w:t>
                </w:r>
              </w:p>
            </w:tc>
          </w:sdtContent>
        </w:sdt>
        <w:sdt>
          <w:sdtPr>
            <w:id w:val="477811942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43]" w:storeItemID="{870FD941-71D6-4305-9E39-B232C77D727A}" w16sdtdh:storeItemChecksum="1x/Yhw=="/>
          </w:sdtPr>
          <w:sdtContent>
            <w:tc>
              <w:tcPr>
                <w:tcW w:w="765" w:type="dxa"/>
                <w:shd w:val="clear" w:color="auto" w:fill="auto"/>
                <w:vAlign w:val="center"/>
              </w:tcPr>
              <w:p w14:paraId="3F139335" w14:textId="3439A544" w:rsidR="00B67504" w:rsidRPr="00AF43FC" w:rsidRDefault="00576EA9">
                <w:pPr>
                  <w:jc w:val="center"/>
                </w:pPr>
                <w:r>
                  <w:t>CLIENT_REV_1</w:t>
                </w:r>
              </w:p>
            </w:tc>
          </w:sdtContent>
        </w:sdt>
        <w:sdt>
          <w:sdtPr>
            <w:id w:val="-1974675932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37]" w:storeItemID="{870FD941-71D6-4305-9E39-B232C77D727A}" w16sdtdh:storeItemChecksum="1x/Yhw=="/>
          </w:sdtPr>
          <w:sdtContent>
            <w:tc>
              <w:tcPr>
                <w:tcW w:w="1377" w:type="dxa"/>
                <w:vAlign w:val="center"/>
              </w:tcPr>
              <w:p w14:paraId="6D032A26" w14:textId="03A3A23B" w:rsidR="00B67504" w:rsidRPr="00AF43FC" w:rsidRDefault="00576EA9" w:rsidP="00FC7024">
                <w:pPr>
                  <w:jc w:val="center"/>
                </w:pPr>
                <w:r>
                  <w:t>DOC_REV_DATE_1</w:t>
                </w:r>
              </w:p>
            </w:tc>
          </w:sdtContent>
        </w:sdt>
        <w:sdt>
          <w:sdtPr>
            <w:rPr>
              <w:lang w:val="en-CA"/>
            </w:rPr>
            <w:id w:val="1618416850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38]" w:storeItemID="{870FD941-71D6-4305-9E39-B232C77D727A}" w16sdtdh:storeItemChecksum="1x/Yhw=="/>
          </w:sdtPr>
          <w:sdtContent>
            <w:tc>
              <w:tcPr>
                <w:tcW w:w="1943" w:type="dxa"/>
                <w:gridSpan w:val="2"/>
                <w:vAlign w:val="center"/>
              </w:tcPr>
              <w:p w14:paraId="2D74E21A" w14:textId="0EF43888" w:rsidR="00B67504" w:rsidRPr="00AF43FC" w:rsidRDefault="00576EA9">
                <w:pPr>
                  <w:jc w:val="center"/>
                  <w:rPr>
                    <w:lang w:val="en-CA"/>
                  </w:rPr>
                </w:pPr>
                <w:r>
                  <w:rPr>
                    <w:lang w:val="en-CA"/>
                  </w:rPr>
                  <w:t>ISSUESTATUS_1</w:t>
                </w:r>
              </w:p>
            </w:tc>
          </w:sdtContent>
        </w:sdt>
        <w:tc>
          <w:tcPr>
            <w:tcW w:w="1170" w:type="dxa"/>
            <w:vAlign w:val="center"/>
          </w:tcPr>
          <w:p w14:paraId="7812C14E" w14:textId="698D91DD" w:rsidR="00B67504" w:rsidRPr="00AF43FC" w:rsidRDefault="00B67504">
            <w:pPr>
              <w:jc w:val="center"/>
              <w:rPr>
                <w:lang w:val="en-CA"/>
              </w:rPr>
            </w:pPr>
          </w:p>
        </w:tc>
        <w:sdt>
          <w:sdtPr>
            <w:rPr>
              <w:lang w:val="en-CA"/>
            </w:rPr>
            <w:id w:val="1117409276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39]" w:storeItemID="{870FD941-71D6-4305-9E39-B232C77D727A}" w16sdtdh:storeItemChecksum="1x/Yhw=="/>
          </w:sdtPr>
          <w:sdtContent>
            <w:tc>
              <w:tcPr>
                <w:tcW w:w="1440" w:type="dxa"/>
                <w:gridSpan w:val="2"/>
                <w:vAlign w:val="center"/>
              </w:tcPr>
              <w:p w14:paraId="028EC094" w14:textId="4A407AD9" w:rsidR="00B67504" w:rsidRPr="00AF43FC" w:rsidRDefault="00576EA9">
                <w:pPr>
                  <w:jc w:val="center"/>
                  <w:rPr>
                    <w:lang w:val="en-CA"/>
                  </w:rPr>
                </w:pPr>
                <w:r>
                  <w:rPr>
                    <w:lang w:val="en-CA"/>
                  </w:rPr>
                  <w:t>REVIEWED_BY_1</w:t>
                </w:r>
              </w:p>
            </w:tc>
          </w:sdtContent>
        </w:sdt>
        <w:tc>
          <w:tcPr>
            <w:tcW w:w="1350" w:type="dxa"/>
            <w:vAlign w:val="center"/>
          </w:tcPr>
          <w:p w14:paraId="397EAF54" w14:textId="6542AC8C" w:rsidR="00B67504" w:rsidRPr="00AF43FC" w:rsidRDefault="00B67504">
            <w:pPr>
              <w:jc w:val="center"/>
            </w:pPr>
          </w:p>
        </w:tc>
        <w:tc>
          <w:tcPr>
            <w:tcW w:w="1260" w:type="dxa"/>
            <w:vAlign w:val="center"/>
          </w:tcPr>
          <w:p w14:paraId="4C1900E2" w14:textId="1488F599" w:rsidR="00B67504" w:rsidRPr="00AF43FC" w:rsidRDefault="00B67504">
            <w:pPr>
              <w:jc w:val="center"/>
            </w:pPr>
          </w:p>
        </w:tc>
      </w:tr>
      <w:tr w:rsidR="00B67504" w:rsidRPr="00AF43FC" w14:paraId="5BD1216D" w14:textId="77777777" w:rsidTr="00B67504">
        <w:trPr>
          <w:cantSplit/>
          <w:trHeight w:val="323"/>
          <w:jc w:val="center"/>
        </w:trPr>
        <w:tc>
          <w:tcPr>
            <w:tcW w:w="945" w:type="dxa"/>
            <w:vMerge w:val="restart"/>
            <w:vAlign w:val="center"/>
          </w:tcPr>
          <w:p w14:paraId="36E50A32" w14:textId="17B9F81D" w:rsidR="00B67504" w:rsidRPr="00AF43FC" w:rsidRDefault="00B67504">
            <w:pPr>
              <w:jc w:val="center"/>
              <w:rPr>
                <w:b/>
              </w:rPr>
            </w:pPr>
            <w:r w:rsidRPr="00AF43FC">
              <w:rPr>
                <w:b/>
              </w:rPr>
              <w:t>TFMC Rev.</w:t>
            </w:r>
          </w:p>
        </w:tc>
        <w:tc>
          <w:tcPr>
            <w:tcW w:w="765" w:type="dxa"/>
            <w:vMerge w:val="restart"/>
            <w:vAlign w:val="center"/>
          </w:tcPr>
          <w:p w14:paraId="0BC4F3F0" w14:textId="77777777" w:rsidR="00B67504" w:rsidRPr="00AF43FC" w:rsidRDefault="00B67504">
            <w:pPr>
              <w:jc w:val="center"/>
              <w:rPr>
                <w:b/>
              </w:rPr>
            </w:pPr>
            <w:r w:rsidRPr="00AF43FC">
              <w:rPr>
                <w:b/>
              </w:rPr>
              <w:t>Client Rev.</w:t>
            </w:r>
          </w:p>
        </w:tc>
        <w:tc>
          <w:tcPr>
            <w:tcW w:w="1377" w:type="dxa"/>
            <w:vMerge w:val="restart"/>
            <w:vAlign w:val="center"/>
          </w:tcPr>
          <w:p w14:paraId="1DCEF483" w14:textId="77777777" w:rsidR="00B67504" w:rsidRPr="00AF43FC" w:rsidRDefault="00B67504">
            <w:pPr>
              <w:jc w:val="center"/>
              <w:rPr>
                <w:b/>
              </w:rPr>
            </w:pPr>
            <w:r w:rsidRPr="00AF43FC">
              <w:rPr>
                <w:b/>
              </w:rPr>
              <w:t>Date</w:t>
            </w:r>
          </w:p>
        </w:tc>
        <w:tc>
          <w:tcPr>
            <w:tcW w:w="1943" w:type="dxa"/>
            <w:gridSpan w:val="2"/>
            <w:vMerge w:val="restart"/>
            <w:vAlign w:val="center"/>
          </w:tcPr>
          <w:p w14:paraId="27871384" w14:textId="1D0C49F5" w:rsidR="00B67504" w:rsidRPr="00AF43FC" w:rsidRDefault="00B67504">
            <w:pPr>
              <w:jc w:val="center"/>
              <w:rPr>
                <w:b/>
              </w:rPr>
            </w:pPr>
            <w:r w:rsidRPr="00AF43FC">
              <w:rPr>
                <w:b/>
              </w:rPr>
              <w:t>Reason for Issue</w:t>
            </w:r>
          </w:p>
        </w:tc>
        <w:tc>
          <w:tcPr>
            <w:tcW w:w="1170" w:type="dxa"/>
            <w:vMerge w:val="restart"/>
            <w:vAlign w:val="center"/>
          </w:tcPr>
          <w:p w14:paraId="04048533" w14:textId="7BBEFB7B" w:rsidR="00B67504" w:rsidRPr="00AF43FC" w:rsidRDefault="00B67504">
            <w:pPr>
              <w:jc w:val="center"/>
              <w:rPr>
                <w:b/>
              </w:rPr>
            </w:pPr>
            <w:r w:rsidRPr="00AF43FC">
              <w:rPr>
                <w:b/>
              </w:rPr>
              <w:t>Originator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 w14:paraId="3C76ABA0" w14:textId="58FEDB14" w:rsidR="00B67504" w:rsidRPr="00AF43FC" w:rsidRDefault="00B67504">
            <w:pPr>
              <w:jc w:val="center"/>
              <w:rPr>
                <w:b/>
              </w:rPr>
            </w:pPr>
            <w:r w:rsidRPr="00AF43FC">
              <w:rPr>
                <w:b/>
              </w:rPr>
              <w:t>Reviewer</w:t>
            </w:r>
          </w:p>
        </w:tc>
        <w:tc>
          <w:tcPr>
            <w:tcW w:w="1350" w:type="dxa"/>
            <w:vAlign w:val="center"/>
          </w:tcPr>
          <w:p w14:paraId="2FA2F883" w14:textId="057CC936" w:rsidR="00B67504" w:rsidRPr="00AF43FC" w:rsidRDefault="00B67504">
            <w:pPr>
              <w:jc w:val="center"/>
              <w:rPr>
                <w:b/>
              </w:rPr>
            </w:pPr>
            <w:r w:rsidRPr="00AF43FC">
              <w:rPr>
                <w:b/>
              </w:rPr>
              <w:t xml:space="preserve">Professional </w:t>
            </w:r>
          </w:p>
        </w:tc>
        <w:tc>
          <w:tcPr>
            <w:tcW w:w="1260" w:type="dxa"/>
            <w:vAlign w:val="center"/>
          </w:tcPr>
          <w:p w14:paraId="1A2475D6" w14:textId="1807FCE0" w:rsidR="00B67504" w:rsidRPr="00AF43FC" w:rsidRDefault="00B67504">
            <w:pPr>
              <w:jc w:val="center"/>
              <w:rPr>
                <w:b/>
              </w:rPr>
            </w:pPr>
            <w:r w:rsidRPr="00AF43FC">
              <w:rPr>
                <w:b/>
              </w:rPr>
              <w:t xml:space="preserve">Project </w:t>
            </w:r>
          </w:p>
        </w:tc>
      </w:tr>
      <w:tr w:rsidR="00EE5602" w:rsidRPr="00AF43FC" w14:paraId="72CB8EFB" w14:textId="77777777" w:rsidTr="00B67504">
        <w:trPr>
          <w:cantSplit/>
          <w:trHeight w:val="227"/>
          <w:jc w:val="center"/>
        </w:trPr>
        <w:tc>
          <w:tcPr>
            <w:tcW w:w="945" w:type="dxa"/>
            <w:vMerge/>
            <w:tcBorders>
              <w:bottom w:val="single" w:sz="8" w:space="0" w:color="auto"/>
            </w:tcBorders>
            <w:vAlign w:val="center"/>
          </w:tcPr>
          <w:p w14:paraId="00FC4CA9" w14:textId="77777777" w:rsidR="00EE5602" w:rsidRPr="00AF43FC" w:rsidRDefault="00EE5602">
            <w:pPr>
              <w:jc w:val="center"/>
              <w:rPr>
                <w:b/>
              </w:rPr>
            </w:pPr>
          </w:p>
        </w:tc>
        <w:tc>
          <w:tcPr>
            <w:tcW w:w="765" w:type="dxa"/>
            <w:vMerge/>
            <w:tcBorders>
              <w:bottom w:val="single" w:sz="8" w:space="0" w:color="auto"/>
            </w:tcBorders>
            <w:vAlign w:val="center"/>
          </w:tcPr>
          <w:p w14:paraId="6A159EBF" w14:textId="77777777" w:rsidR="00EE5602" w:rsidRPr="00AF43FC" w:rsidRDefault="00EE5602">
            <w:pPr>
              <w:jc w:val="center"/>
              <w:rPr>
                <w:b/>
              </w:rPr>
            </w:pPr>
          </w:p>
        </w:tc>
        <w:tc>
          <w:tcPr>
            <w:tcW w:w="1377" w:type="dxa"/>
            <w:vMerge/>
            <w:tcBorders>
              <w:bottom w:val="single" w:sz="8" w:space="0" w:color="auto"/>
            </w:tcBorders>
            <w:vAlign w:val="center"/>
          </w:tcPr>
          <w:p w14:paraId="5A77FDCC" w14:textId="77777777" w:rsidR="00EE5602" w:rsidRPr="00AF43FC" w:rsidRDefault="00EE5602">
            <w:pPr>
              <w:jc w:val="center"/>
              <w:rPr>
                <w:b/>
              </w:rPr>
            </w:pPr>
          </w:p>
        </w:tc>
        <w:tc>
          <w:tcPr>
            <w:tcW w:w="1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8505C71" w14:textId="77777777" w:rsidR="00EE5602" w:rsidRPr="00AF43FC" w:rsidRDefault="00EE5602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tcBorders>
              <w:bottom w:val="single" w:sz="8" w:space="0" w:color="auto"/>
            </w:tcBorders>
            <w:vAlign w:val="center"/>
          </w:tcPr>
          <w:p w14:paraId="4DF73304" w14:textId="77777777" w:rsidR="00EE5602" w:rsidRPr="00AF43FC" w:rsidRDefault="00EE5602">
            <w:pPr>
              <w:jc w:val="center"/>
              <w:rPr>
                <w:b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F6D03BC" w14:textId="77777777" w:rsidR="00EE5602" w:rsidRPr="00AF43FC" w:rsidRDefault="00EE5602">
            <w:pPr>
              <w:jc w:val="center"/>
              <w:rPr>
                <w:b/>
              </w:rPr>
            </w:pPr>
          </w:p>
        </w:tc>
        <w:tc>
          <w:tcPr>
            <w:tcW w:w="2610" w:type="dxa"/>
            <w:gridSpan w:val="2"/>
            <w:tcBorders>
              <w:bottom w:val="single" w:sz="8" w:space="0" w:color="auto"/>
            </w:tcBorders>
            <w:vAlign w:val="center"/>
          </w:tcPr>
          <w:p w14:paraId="343510A0" w14:textId="77777777" w:rsidR="00EE5602" w:rsidRPr="00AF43FC" w:rsidRDefault="00EE5602" w:rsidP="00B67504">
            <w:pPr>
              <w:jc w:val="center"/>
              <w:rPr>
                <w:b/>
              </w:rPr>
            </w:pPr>
            <w:r w:rsidRPr="00AF43FC">
              <w:rPr>
                <w:b/>
              </w:rPr>
              <w:t>Approved by</w:t>
            </w:r>
          </w:p>
        </w:tc>
      </w:tr>
      <w:tr w:rsidR="00EE5602" w:rsidRPr="003067C7" w14:paraId="2CE273AF" w14:textId="77777777" w:rsidTr="00B67504">
        <w:trPr>
          <w:cantSplit/>
          <w:trHeight w:val="952"/>
          <w:jc w:val="center"/>
        </w:trPr>
        <w:tc>
          <w:tcPr>
            <w:tcW w:w="6200" w:type="dxa"/>
            <w:gridSpan w:val="6"/>
            <w:tcBorders>
              <w:bottom w:val="single" w:sz="8" w:space="0" w:color="auto"/>
            </w:tcBorders>
          </w:tcPr>
          <w:p w14:paraId="49636E64" w14:textId="60A07597" w:rsidR="00EE5602" w:rsidRPr="00AF43FC" w:rsidRDefault="00B67504" w:rsidP="007F74B1">
            <w:pPr>
              <w:spacing w:before="100" w:beforeAutospacing="1"/>
              <w:jc w:val="center"/>
              <w:rPr>
                <w:b/>
              </w:rPr>
            </w:pPr>
            <w:r w:rsidRPr="00AF43FC">
              <w:rPr>
                <w:b/>
                <w:sz w:val="18"/>
                <w:szCs w:val="18"/>
              </w:rPr>
              <w:br/>
            </w:r>
            <w:sdt>
              <w:sdtPr>
                <w:rPr>
                  <w:b/>
                </w:rPr>
                <w:id w:val="-2142484099"/>
                <w:placeholder>
                  <w:docPart w:val="DefaultPlaceholder_-1854013440"/>
                </w:placeholder>
                <w15:dataBinding w:prefixMappings="xmlns:ns0='http://software-innovation/documentproduction' " w:xpath="/ns0:customXmlPart[1]/ns0:view[1]/ns0:fields[1]/ns0:field[9]" w:storeItemID="{870FD941-71D6-4305-9E39-B232C77D727A}" w16sdtdh:storeItemChecksum="1x/Yhw=="/>
              </w:sdtPr>
              <w:sdtContent>
                <w:r w:rsidR="00576EA9">
                  <w:rPr>
                    <w:b/>
                  </w:rPr>
                  <w:t>TITLE</w:t>
                </w:r>
              </w:sdtContent>
            </w:sdt>
          </w:p>
        </w:tc>
        <w:tc>
          <w:tcPr>
            <w:tcW w:w="4050" w:type="dxa"/>
            <w:gridSpan w:val="4"/>
            <w:tcBorders>
              <w:bottom w:val="single" w:sz="8" w:space="0" w:color="auto"/>
            </w:tcBorders>
          </w:tcPr>
          <w:p w14:paraId="068ED0D1" w14:textId="23DFDFA7" w:rsidR="00D517F0" w:rsidRPr="00AF43FC" w:rsidRDefault="00EE5602" w:rsidP="00C473DE">
            <w:pPr>
              <w:spacing w:before="120"/>
              <w:rPr>
                <w:b/>
                <w:bCs/>
                <w:lang w:val="pt-BR"/>
              </w:rPr>
            </w:pPr>
            <w:r w:rsidRPr="00AF43FC">
              <w:rPr>
                <w:b/>
                <w:bCs/>
                <w:lang w:val="pt-BR"/>
              </w:rPr>
              <w:t>Document No:</w:t>
            </w:r>
            <w:r w:rsidR="00B67504" w:rsidRPr="00AF43FC">
              <w:rPr>
                <w:b/>
                <w:bCs/>
                <w:lang w:val="pt-BR"/>
              </w:rPr>
              <w:t xml:space="preserve"> </w:t>
            </w:r>
            <w:sdt>
              <w:sdtPr>
                <w:rPr>
                  <w:b/>
                  <w:bCs/>
                  <w:lang w:val="pt-BR"/>
                </w:rPr>
                <w:id w:val="2120863155"/>
                <w:placeholder>
                  <w:docPart w:val="DefaultPlaceholder_-1854013440"/>
                </w:placeholder>
                <w15:dataBinding w:prefixMappings="xmlns:ns0='http://software-innovation/documentproduction' " w:xpath="/ns0:customXmlPart[1]/ns0:view[1]/ns0:fields[1]/ns0:field[4]" w:storeItemID="{870FD941-71D6-4305-9E39-B232C77D727A}" w16sdtdh:storeItemChecksum="1x/Yhw=="/>
              </w:sdtPr>
              <w:sdtContent>
                <w:r w:rsidR="00576EA9">
                  <w:rPr>
                    <w:b/>
                    <w:bCs/>
                    <w:lang w:val="pt-BR"/>
                  </w:rPr>
                  <w:t>DOCUMENT_NUMBER</w:t>
                </w:r>
              </w:sdtContent>
            </w:sdt>
          </w:p>
          <w:p w14:paraId="48D13EDB" w14:textId="5FA8C38E" w:rsidR="00D517F0" w:rsidRDefault="00D517F0" w:rsidP="00D517F0">
            <w:pPr>
              <w:spacing w:before="120"/>
              <w:rPr>
                <w:b/>
                <w:lang w:val="fr-FR"/>
              </w:rPr>
            </w:pPr>
            <w:r w:rsidRPr="00AF43FC">
              <w:rPr>
                <w:b/>
                <w:lang w:val="fr-FR"/>
              </w:rPr>
              <w:t xml:space="preserve">Client Doc </w:t>
            </w:r>
            <w:proofErr w:type="gramStart"/>
            <w:r w:rsidRPr="00AF43FC">
              <w:rPr>
                <w:b/>
                <w:lang w:val="fr-FR"/>
              </w:rPr>
              <w:t>No:</w:t>
            </w:r>
            <w:proofErr w:type="gramEnd"/>
            <w:r w:rsidR="00B67504">
              <w:rPr>
                <w:b/>
                <w:lang w:val="fr-FR"/>
              </w:rPr>
              <w:t xml:space="preserve"> </w:t>
            </w:r>
            <w:sdt>
              <w:sdtPr>
                <w:rPr>
                  <w:b/>
                  <w:lang w:val="fr-FR"/>
                </w:rPr>
                <w:id w:val="-1722751502"/>
                <w:placeholder>
                  <w:docPart w:val="DefaultPlaceholder_-1854013440"/>
                </w:placeholder>
                <w15:dataBinding w:prefixMappings="xmlns:ns0='http://software-innovation/documentproduction' " w:xpath="/ns0:customXmlPart[1]/ns0:view[1]/ns0:fields[1]/ns0:field[17]" w:storeItemID="{870FD941-71D6-4305-9E39-B232C77D727A}" w16sdtdh:storeItemChecksum="1x/Yhw=="/>
              </w:sdtPr>
              <w:sdtContent>
                <w:r w:rsidR="00576EA9">
                  <w:rPr>
                    <w:b/>
                    <w:lang w:val="fr-FR"/>
                  </w:rPr>
                  <w:t>CLIENT_DOC_NO</w:t>
                </w:r>
              </w:sdtContent>
            </w:sdt>
          </w:p>
          <w:p w14:paraId="1E653D04" w14:textId="40FF982F" w:rsidR="00D517F0" w:rsidRPr="00D517F0" w:rsidRDefault="00D517F0" w:rsidP="00D517F0">
            <w:pPr>
              <w:rPr>
                <w:b/>
                <w:lang w:val="fr-FR"/>
              </w:rPr>
            </w:pPr>
          </w:p>
        </w:tc>
      </w:tr>
      <w:tr w:rsidR="00EE5602" w:rsidRPr="003067C7" w14:paraId="40EBA594" w14:textId="77777777" w:rsidTr="00B67504">
        <w:trPr>
          <w:cantSplit/>
          <w:trHeight w:val="2725"/>
          <w:jc w:val="center"/>
        </w:trPr>
        <w:tc>
          <w:tcPr>
            <w:tcW w:w="3600" w:type="dxa"/>
            <w:gridSpan w:val="4"/>
            <w:tcBorders>
              <w:top w:val="single" w:sz="8" w:space="0" w:color="auto"/>
            </w:tcBorders>
          </w:tcPr>
          <w:p w14:paraId="067CC104" w14:textId="77777777" w:rsidR="00EE5602" w:rsidRPr="003067C7" w:rsidRDefault="00EE5602" w:rsidP="00C473DE">
            <w:pPr>
              <w:rPr>
                <w:b/>
                <w:sz w:val="22"/>
                <w:szCs w:val="22"/>
              </w:rPr>
            </w:pPr>
          </w:p>
          <w:p w14:paraId="7B057205" w14:textId="77777777" w:rsidR="00EE5602" w:rsidRPr="003067C7" w:rsidRDefault="00EE5602" w:rsidP="00C473DE">
            <w:pPr>
              <w:rPr>
                <w:b/>
                <w:sz w:val="22"/>
                <w:szCs w:val="22"/>
              </w:rPr>
            </w:pPr>
          </w:p>
        </w:tc>
        <w:tc>
          <w:tcPr>
            <w:tcW w:w="3600" w:type="dxa"/>
            <w:gridSpan w:val="3"/>
            <w:tcBorders>
              <w:top w:val="single" w:sz="8" w:space="0" w:color="auto"/>
            </w:tcBorders>
          </w:tcPr>
          <w:p w14:paraId="39A1321A" w14:textId="77777777" w:rsidR="002177BD" w:rsidRDefault="002177BD" w:rsidP="002177BD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1E3BFF"/>
                <w:sz w:val="21"/>
                <w:szCs w:val="21"/>
                <w:lang w:val="en-US"/>
              </w:rPr>
            </w:pPr>
            <w:r>
              <w:rPr>
                <w:rFonts w:ascii="Arial-BoldMT" w:hAnsi="Arial-BoldMT" w:cs="Arial-BoldMT"/>
                <w:b/>
                <w:bCs/>
                <w:color w:val="1E3BFF"/>
                <w:sz w:val="21"/>
                <w:szCs w:val="21"/>
                <w:lang w:val="en-US"/>
              </w:rPr>
              <w:t>TECHNIPFMC CANADA LIMITED</w:t>
            </w:r>
          </w:p>
          <w:p w14:paraId="780BE862" w14:textId="77777777" w:rsidR="002177BD" w:rsidRDefault="002177BD" w:rsidP="002177BD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21"/>
                <w:szCs w:val="21"/>
                <w:lang w:val="en-US"/>
              </w:rPr>
              <w:t>5 Springdale Street, Suite 900</w:t>
            </w:r>
          </w:p>
          <w:p w14:paraId="7BDEE8BD" w14:textId="77777777" w:rsidR="002177BD" w:rsidRDefault="002177BD" w:rsidP="002177BD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21"/>
                <w:szCs w:val="21"/>
                <w:lang w:val="en-US"/>
              </w:rPr>
              <w:t>St John’s, NL A1E 0E4</w:t>
            </w:r>
          </w:p>
          <w:p w14:paraId="3193A5A7" w14:textId="77777777" w:rsidR="002177BD" w:rsidRDefault="002177BD" w:rsidP="002177BD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21"/>
                <w:szCs w:val="21"/>
                <w:lang w:val="en-US"/>
              </w:rPr>
              <w:t>Tel: (709) 724-1851</w:t>
            </w:r>
          </w:p>
          <w:p w14:paraId="40147FE8" w14:textId="0846CF6A" w:rsidR="00EE5602" w:rsidRPr="003067C7" w:rsidRDefault="002177BD" w:rsidP="002177BD">
            <w:pPr>
              <w:rPr>
                <w:sz w:val="22"/>
                <w:szCs w:val="22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21"/>
                <w:szCs w:val="21"/>
                <w:lang w:val="en-US"/>
              </w:rPr>
              <w:t>Fax: (709) 724-1855</w:t>
            </w:r>
          </w:p>
        </w:tc>
        <w:tc>
          <w:tcPr>
            <w:tcW w:w="3050" w:type="dxa"/>
            <w:gridSpan w:val="3"/>
            <w:tcBorders>
              <w:top w:val="single" w:sz="8" w:space="0" w:color="auto"/>
            </w:tcBorders>
          </w:tcPr>
          <w:p w14:paraId="6D7BC96F" w14:textId="77777777" w:rsidR="00EE5602" w:rsidRPr="003067C7" w:rsidRDefault="00EE5602" w:rsidP="00C473DE">
            <w:pPr>
              <w:rPr>
                <w:b/>
                <w:sz w:val="22"/>
                <w:szCs w:val="22"/>
              </w:rPr>
            </w:pPr>
          </w:p>
        </w:tc>
      </w:tr>
    </w:tbl>
    <w:p w14:paraId="2B3BFB27" w14:textId="77777777" w:rsidR="00661C9E" w:rsidRDefault="00661C9E">
      <w:pPr>
        <w:ind w:firstLine="720"/>
        <w:rPr>
          <w:sz w:val="22"/>
          <w:szCs w:val="22"/>
        </w:rPr>
      </w:pPr>
      <w:bookmarkStart w:id="0" w:name="_Toc294699333"/>
      <w:bookmarkStart w:id="1" w:name="_Toc294791861"/>
      <w:bookmarkStart w:id="2" w:name="_Toc294793993"/>
      <w:bookmarkStart w:id="3" w:name="_Toc294796589"/>
      <w:bookmarkStart w:id="4" w:name="_Toc294796777"/>
      <w:bookmarkStart w:id="5" w:name="_Toc295288924"/>
      <w:bookmarkStart w:id="6" w:name="_Toc294699334"/>
      <w:bookmarkStart w:id="7" w:name="_Toc294791862"/>
      <w:bookmarkStart w:id="8" w:name="_Toc294793994"/>
      <w:bookmarkStart w:id="9" w:name="_Toc294796590"/>
      <w:bookmarkStart w:id="10" w:name="_Toc294796778"/>
      <w:bookmarkStart w:id="11" w:name="_Toc295288925"/>
      <w:bookmarkStart w:id="12" w:name="_Toc294699335"/>
      <w:bookmarkStart w:id="13" w:name="_Toc294791863"/>
      <w:bookmarkStart w:id="14" w:name="_Toc294793995"/>
      <w:bookmarkStart w:id="15" w:name="_Toc294796591"/>
      <w:bookmarkStart w:id="16" w:name="_Toc294796779"/>
      <w:bookmarkStart w:id="17" w:name="_Toc295288926"/>
      <w:bookmarkStart w:id="18" w:name="_Toc294699336"/>
      <w:bookmarkStart w:id="19" w:name="_Toc294791864"/>
      <w:bookmarkStart w:id="20" w:name="_Toc294793996"/>
      <w:bookmarkStart w:id="21" w:name="_Toc294796592"/>
      <w:bookmarkStart w:id="22" w:name="_Toc294796780"/>
      <w:bookmarkStart w:id="23" w:name="_Toc295288927"/>
      <w:bookmarkStart w:id="24" w:name="_Toc294699338"/>
      <w:bookmarkStart w:id="25" w:name="_Toc294791866"/>
      <w:bookmarkStart w:id="26" w:name="_Toc294793998"/>
      <w:bookmarkStart w:id="27" w:name="_Toc294796594"/>
      <w:bookmarkStart w:id="28" w:name="_Toc294796782"/>
      <w:bookmarkStart w:id="29" w:name="_Toc295288929"/>
      <w:bookmarkStart w:id="30" w:name="_Toc294699339"/>
      <w:bookmarkStart w:id="31" w:name="_Toc294791867"/>
      <w:bookmarkStart w:id="32" w:name="_Toc294793999"/>
      <w:bookmarkStart w:id="33" w:name="_Toc294796595"/>
      <w:bookmarkStart w:id="34" w:name="_Toc294796783"/>
      <w:bookmarkStart w:id="35" w:name="_Toc295288930"/>
      <w:bookmarkStart w:id="36" w:name="_Toc294699341"/>
      <w:bookmarkStart w:id="37" w:name="_Toc294791869"/>
      <w:bookmarkStart w:id="38" w:name="_Toc294794001"/>
      <w:bookmarkStart w:id="39" w:name="_Toc294796597"/>
      <w:bookmarkStart w:id="40" w:name="_Toc294796785"/>
      <w:bookmarkStart w:id="41" w:name="_Toc295288932"/>
      <w:bookmarkStart w:id="42" w:name="_Toc295288936"/>
      <w:bookmarkStart w:id="43" w:name="_Toc294699345"/>
      <w:bookmarkStart w:id="44" w:name="_Toc294791873"/>
      <w:bookmarkStart w:id="45" w:name="_Toc294794005"/>
      <w:bookmarkStart w:id="46" w:name="_Toc294796601"/>
      <w:bookmarkStart w:id="47" w:name="_Toc294796789"/>
      <w:bookmarkStart w:id="48" w:name="_Toc295288937"/>
      <w:bookmarkStart w:id="49" w:name="_Toc294699346"/>
      <w:bookmarkStart w:id="50" w:name="_Toc294791874"/>
      <w:bookmarkStart w:id="51" w:name="_Toc294794006"/>
      <w:bookmarkStart w:id="52" w:name="_Toc294796602"/>
      <w:bookmarkStart w:id="53" w:name="_Toc294796790"/>
      <w:bookmarkStart w:id="54" w:name="_Toc295288938"/>
      <w:bookmarkStart w:id="55" w:name="_Toc294796604"/>
      <w:bookmarkStart w:id="56" w:name="_Toc294796792"/>
      <w:bookmarkStart w:id="57" w:name="_Toc295288940"/>
      <w:bookmarkStart w:id="58" w:name="_Toc294796605"/>
      <w:bookmarkStart w:id="59" w:name="_Toc294796793"/>
      <w:bookmarkStart w:id="60" w:name="_Toc295288941"/>
      <w:bookmarkStart w:id="61" w:name="_Toc294796606"/>
      <w:bookmarkStart w:id="62" w:name="_Toc294796794"/>
      <w:bookmarkStart w:id="63" w:name="_Toc295288942"/>
      <w:bookmarkStart w:id="64" w:name="_Toc294796607"/>
      <w:bookmarkStart w:id="65" w:name="_Toc294796795"/>
      <w:bookmarkStart w:id="66" w:name="_Toc295288943"/>
      <w:bookmarkStart w:id="67" w:name="_Toc294796608"/>
      <w:bookmarkStart w:id="68" w:name="_Toc294796796"/>
      <w:bookmarkStart w:id="69" w:name="_Toc295288944"/>
      <w:bookmarkStart w:id="70" w:name="_Toc294796609"/>
      <w:bookmarkStart w:id="71" w:name="_Toc294796797"/>
      <w:bookmarkStart w:id="72" w:name="_Toc295288945"/>
      <w:bookmarkStart w:id="73" w:name="_Toc294796610"/>
      <w:bookmarkStart w:id="74" w:name="_Toc294796798"/>
      <w:bookmarkStart w:id="75" w:name="_Toc295288946"/>
      <w:bookmarkStart w:id="76" w:name="_Toc294796611"/>
      <w:bookmarkStart w:id="77" w:name="_Toc294796799"/>
      <w:bookmarkStart w:id="78" w:name="_Toc295288947"/>
      <w:bookmarkStart w:id="79" w:name="_Toc294796612"/>
      <w:bookmarkStart w:id="80" w:name="_Toc294796800"/>
      <w:bookmarkStart w:id="81" w:name="_Toc295288948"/>
      <w:bookmarkStart w:id="82" w:name="_Toc294796613"/>
      <w:bookmarkStart w:id="83" w:name="_Toc294796801"/>
      <w:bookmarkStart w:id="84" w:name="_Toc295288949"/>
      <w:bookmarkStart w:id="85" w:name="_Toc294796614"/>
      <w:bookmarkStart w:id="86" w:name="_Toc294796802"/>
      <w:bookmarkStart w:id="87" w:name="_Toc295288950"/>
      <w:bookmarkStart w:id="88" w:name="_Toc294796615"/>
      <w:bookmarkStart w:id="89" w:name="_Toc294796803"/>
      <w:bookmarkStart w:id="90" w:name="_Toc295288951"/>
      <w:bookmarkStart w:id="91" w:name="_Toc294796616"/>
      <w:bookmarkStart w:id="92" w:name="_Toc294796804"/>
      <w:bookmarkStart w:id="93" w:name="_Toc295288952"/>
      <w:bookmarkStart w:id="94" w:name="_Toc294796617"/>
      <w:bookmarkStart w:id="95" w:name="_Toc294796805"/>
      <w:bookmarkStart w:id="96" w:name="_Toc295288953"/>
      <w:bookmarkStart w:id="97" w:name="_Toc294796618"/>
      <w:bookmarkStart w:id="98" w:name="_Toc294796806"/>
      <w:bookmarkStart w:id="99" w:name="_Toc295288954"/>
      <w:bookmarkStart w:id="100" w:name="_Toc294699350"/>
      <w:bookmarkStart w:id="101" w:name="_Toc294791878"/>
      <w:bookmarkStart w:id="102" w:name="_Toc294794010"/>
      <w:bookmarkStart w:id="103" w:name="_Toc294796621"/>
      <w:bookmarkStart w:id="104" w:name="_Toc294796809"/>
      <w:bookmarkStart w:id="105" w:name="_Toc295288957"/>
      <w:bookmarkStart w:id="106" w:name="_Toc294699357"/>
      <w:bookmarkStart w:id="107" w:name="_Toc294791885"/>
      <w:bookmarkStart w:id="108" w:name="_Toc294794017"/>
      <w:bookmarkStart w:id="109" w:name="_Toc294796628"/>
      <w:bookmarkStart w:id="110" w:name="_Toc294796816"/>
      <w:bookmarkStart w:id="111" w:name="_Toc295288964"/>
      <w:bookmarkStart w:id="112" w:name="_Toc294699361"/>
      <w:bookmarkStart w:id="113" w:name="_Toc294791889"/>
      <w:bookmarkStart w:id="114" w:name="_Toc294794021"/>
      <w:bookmarkStart w:id="115" w:name="_Toc294796632"/>
      <w:bookmarkStart w:id="116" w:name="_Toc294796820"/>
      <w:bookmarkStart w:id="117" w:name="_Toc295288968"/>
      <w:bookmarkStart w:id="118" w:name="_Toc294699362"/>
      <w:bookmarkStart w:id="119" w:name="_Toc294791890"/>
      <w:bookmarkStart w:id="120" w:name="_Toc294794022"/>
      <w:bookmarkStart w:id="121" w:name="_Toc294796633"/>
      <w:bookmarkStart w:id="122" w:name="_Toc294796821"/>
      <w:bookmarkStart w:id="123" w:name="_Toc295288969"/>
      <w:bookmarkStart w:id="124" w:name="_Toc294699363"/>
      <w:bookmarkStart w:id="125" w:name="_Toc294791891"/>
      <w:bookmarkStart w:id="126" w:name="_Toc294794023"/>
      <w:bookmarkStart w:id="127" w:name="_Toc294796634"/>
      <w:bookmarkStart w:id="128" w:name="_Toc294796822"/>
      <w:bookmarkStart w:id="129" w:name="_Toc295288970"/>
      <w:bookmarkStart w:id="130" w:name="_Toc294699364"/>
      <w:bookmarkStart w:id="131" w:name="_Toc294791892"/>
      <w:bookmarkStart w:id="132" w:name="_Toc294794024"/>
      <w:bookmarkStart w:id="133" w:name="_Toc294796635"/>
      <w:bookmarkStart w:id="134" w:name="_Toc294796823"/>
      <w:bookmarkStart w:id="135" w:name="_Toc295288971"/>
      <w:bookmarkStart w:id="136" w:name="_Toc294699365"/>
      <w:bookmarkStart w:id="137" w:name="_Toc294791893"/>
      <w:bookmarkStart w:id="138" w:name="_Toc294794025"/>
      <w:bookmarkStart w:id="139" w:name="_Toc294796636"/>
      <w:bookmarkStart w:id="140" w:name="_Toc294796824"/>
      <w:bookmarkStart w:id="141" w:name="_Toc295288972"/>
      <w:bookmarkStart w:id="142" w:name="_Toc294699366"/>
      <w:bookmarkStart w:id="143" w:name="_Toc294791894"/>
      <w:bookmarkStart w:id="144" w:name="_Toc294794026"/>
      <w:bookmarkStart w:id="145" w:name="_Toc294796637"/>
      <w:bookmarkStart w:id="146" w:name="_Toc294796825"/>
      <w:bookmarkStart w:id="147" w:name="_Toc295288973"/>
      <w:bookmarkStart w:id="148" w:name="_Toc294699378"/>
      <w:bookmarkStart w:id="149" w:name="_Toc294791906"/>
      <w:bookmarkStart w:id="150" w:name="_Toc294794038"/>
      <w:bookmarkStart w:id="151" w:name="_Toc294796649"/>
      <w:bookmarkStart w:id="152" w:name="_Toc294796837"/>
      <w:bookmarkStart w:id="153" w:name="_Toc295288985"/>
      <w:bookmarkStart w:id="154" w:name="_Toc294699379"/>
      <w:bookmarkStart w:id="155" w:name="_Toc294791907"/>
      <w:bookmarkStart w:id="156" w:name="_Toc294794039"/>
      <w:bookmarkStart w:id="157" w:name="_Toc294796650"/>
      <w:bookmarkStart w:id="158" w:name="_Toc294796838"/>
      <w:bookmarkStart w:id="159" w:name="_Toc295288986"/>
      <w:bookmarkStart w:id="160" w:name="_Toc294699380"/>
      <w:bookmarkStart w:id="161" w:name="_Toc294791908"/>
      <w:bookmarkStart w:id="162" w:name="_Toc294794040"/>
      <w:bookmarkStart w:id="163" w:name="_Toc294796651"/>
      <w:bookmarkStart w:id="164" w:name="_Toc294796839"/>
      <w:bookmarkStart w:id="165" w:name="_Toc295288987"/>
      <w:bookmarkStart w:id="166" w:name="_Toc294699381"/>
      <w:bookmarkStart w:id="167" w:name="_Toc294791909"/>
      <w:bookmarkStart w:id="168" w:name="_Toc294794041"/>
      <w:bookmarkStart w:id="169" w:name="_Toc294796652"/>
      <w:bookmarkStart w:id="170" w:name="_Toc294796840"/>
      <w:bookmarkStart w:id="171" w:name="_Toc295288988"/>
      <w:bookmarkStart w:id="172" w:name="_Toc294699382"/>
      <w:bookmarkStart w:id="173" w:name="_Toc294791910"/>
      <w:bookmarkStart w:id="174" w:name="_Toc294794042"/>
      <w:bookmarkStart w:id="175" w:name="_Toc294796653"/>
      <w:bookmarkStart w:id="176" w:name="_Toc294796841"/>
      <w:bookmarkStart w:id="177" w:name="_Toc295288989"/>
      <w:bookmarkStart w:id="178" w:name="_Toc294699383"/>
      <w:bookmarkStart w:id="179" w:name="_Toc294791911"/>
      <w:bookmarkStart w:id="180" w:name="_Toc294794043"/>
      <w:bookmarkStart w:id="181" w:name="_Toc294796654"/>
      <w:bookmarkStart w:id="182" w:name="_Toc294796842"/>
      <w:bookmarkStart w:id="183" w:name="_Toc295288990"/>
      <w:bookmarkStart w:id="184" w:name="_Toc294699384"/>
      <w:bookmarkStart w:id="185" w:name="_Toc294791912"/>
      <w:bookmarkStart w:id="186" w:name="_Toc294794044"/>
      <w:bookmarkStart w:id="187" w:name="_Toc294796655"/>
      <w:bookmarkStart w:id="188" w:name="_Toc294796843"/>
      <w:bookmarkStart w:id="189" w:name="_Toc295288991"/>
      <w:bookmarkStart w:id="190" w:name="_Toc294699385"/>
      <w:bookmarkStart w:id="191" w:name="_Toc294791913"/>
      <w:bookmarkStart w:id="192" w:name="_Toc294794045"/>
      <w:bookmarkStart w:id="193" w:name="_Toc294796656"/>
      <w:bookmarkStart w:id="194" w:name="_Toc294796844"/>
      <w:bookmarkStart w:id="195" w:name="_Toc295288992"/>
      <w:bookmarkStart w:id="196" w:name="_Toc294699386"/>
      <w:bookmarkStart w:id="197" w:name="_Toc294791914"/>
      <w:bookmarkStart w:id="198" w:name="_Toc294794046"/>
      <w:bookmarkStart w:id="199" w:name="_Toc294796657"/>
      <w:bookmarkStart w:id="200" w:name="_Toc294796845"/>
      <w:bookmarkStart w:id="201" w:name="_Toc295288993"/>
      <w:bookmarkStart w:id="202" w:name="_Toc294699387"/>
      <w:bookmarkStart w:id="203" w:name="_Toc294791915"/>
      <w:bookmarkStart w:id="204" w:name="_Toc294794047"/>
      <w:bookmarkStart w:id="205" w:name="_Toc294796658"/>
      <w:bookmarkStart w:id="206" w:name="_Toc294796846"/>
      <w:bookmarkStart w:id="207" w:name="_Toc295288994"/>
      <w:bookmarkStart w:id="208" w:name="_Toc294699388"/>
      <w:bookmarkStart w:id="209" w:name="_Toc294791916"/>
      <w:bookmarkStart w:id="210" w:name="_Toc294794048"/>
      <w:bookmarkStart w:id="211" w:name="_Toc294796659"/>
      <w:bookmarkStart w:id="212" w:name="_Toc294796847"/>
      <w:bookmarkStart w:id="213" w:name="_Toc295288995"/>
      <w:bookmarkStart w:id="214" w:name="_Toc294699389"/>
      <w:bookmarkStart w:id="215" w:name="_Toc294791917"/>
      <w:bookmarkStart w:id="216" w:name="_Toc294794049"/>
      <w:bookmarkStart w:id="217" w:name="_Toc294796660"/>
      <w:bookmarkStart w:id="218" w:name="_Toc294796848"/>
      <w:bookmarkStart w:id="219" w:name="_Toc295288996"/>
      <w:bookmarkStart w:id="220" w:name="_Toc294699390"/>
      <w:bookmarkStart w:id="221" w:name="_Toc294791918"/>
      <w:bookmarkStart w:id="222" w:name="_Toc294794050"/>
      <w:bookmarkStart w:id="223" w:name="_Toc294796661"/>
      <w:bookmarkStart w:id="224" w:name="_Toc294796849"/>
      <w:bookmarkStart w:id="225" w:name="_Toc295288997"/>
      <w:bookmarkStart w:id="226" w:name="_Toc294699443"/>
      <w:bookmarkStart w:id="227" w:name="_Toc294791971"/>
      <w:bookmarkStart w:id="228" w:name="_Toc294794103"/>
      <w:bookmarkStart w:id="229" w:name="_Toc294796714"/>
      <w:bookmarkStart w:id="230" w:name="_Toc294796902"/>
      <w:bookmarkStart w:id="231" w:name="_Toc295289050"/>
      <w:bookmarkStart w:id="232" w:name="_Toc294699459"/>
      <w:bookmarkStart w:id="233" w:name="_Toc294791987"/>
      <w:bookmarkStart w:id="234" w:name="_Toc294794119"/>
      <w:bookmarkStart w:id="235" w:name="_Toc294796730"/>
      <w:bookmarkStart w:id="236" w:name="_Toc294796918"/>
      <w:bookmarkStart w:id="237" w:name="_Toc295289066"/>
      <w:bookmarkStart w:id="238" w:name="_Toc294699460"/>
      <w:bookmarkStart w:id="239" w:name="_Toc294791988"/>
      <w:bookmarkStart w:id="240" w:name="_Toc294794120"/>
      <w:bookmarkStart w:id="241" w:name="_Toc294796731"/>
      <w:bookmarkStart w:id="242" w:name="_Toc294796919"/>
      <w:bookmarkStart w:id="243" w:name="_Toc295289067"/>
      <w:bookmarkStart w:id="244" w:name="_Toc294791993"/>
      <w:bookmarkStart w:id="245" w:name="_Toc294794125"/>
      <w:bookmarkStart w:id="246" w:name="_Toc294796736"/>
      <w:bookmarkStart w:id="247" w:name="_Toc294796924"/>
      <w:bookmarkStart w:id="248" w:name="_Toc295289072"/>
      <w:bookmarkStart w:id="249" w:name="_Toc294699464"/>
      <w:bookmarkStart w:id="250" w:name="_Toc294791994"/>
      <w:bookmarkStart w:id="251" w:name="_Toc294794126"/>
      <w:bookmarkStart w:id="252" w:name="_Toc294796737"/>
      <w:bookmarkStart w:id="253" w:name="_Toc294796925"/>
      <w:bookmarkStart w:id="254" w:name="_Toc295289073"/>
      <w:bookmarkStart w:id="255" w:name="_Toc294699466"/>
      <w:bookmarkStart w:id="256" w:name="_Toc294791996"/>
      <w:bookmarkStart w:id="257" w:name="_Toc294794128"/>
      <w:bookmarkStart w:id="258" w:name="_Toc294796739"/>
      <w:bookmarkStart w:id="259" w:name="_Toc294796927"/>
      <w:bookmarkStart w:id="260" w:name="_Toc295289075"/>
      <w:bookmarkStart w:id="261" w:name="_Toc294699467"/>
      <w:bookmarkStart w:id="262" w:name="_Toc294791997"/>
      <w:bookmarkStart w:id="263" w:name="_Toc294794129"/>
      <w:bookmarkStart w:id="264" w:name="_Toc294796740"/>
      <w:bookmarkStart w:id="265" w:name="_Toc294796928"/>
      <w:bookmarkStart w:id="266" w:name="_Toc295289076"/>
      <w:bookmarkStart w:id="267" w:name="_Toc294699468"/>
      <w:bookmarkStart w:id="268" w:name="_Toc294791998"/>
      <w:bookmarkStart w:id="269" w:name="_Toc294794130"/>
      <w:bookmarkStart w:id="270" w:name="_Toc294796741"/>
      <w:bookmarkStart w:id="271" w:name="_Toc294796929"/>
      <w:bookmarkStart w:id="272" w:name="_Toc295289077"/>
      <w:bookmarkStart w:id="273" w:name="_Toc294699469"/>
      <w:bookmarkStart w:id="274" w:name="_Toc294791999"/>
      <w:bookmarkStart w:id="275" w:name="_Toc294794131"/>
      <w:bookmarkStart w:id="276" w:name="_Toc294796742"/>
      <w:bookmarkStart w:id="277" w:name="_Toc294796930"/>
      <w:bookmarkStart w:id="278" w:name="_Toc295289078"/>
      <w:bookmarkStart w:id="279" w:name="_Toc294699470"/>
      <w:bookmarkStart w:id="280" w:name="_Toc294792000"/>
      <w:bookmarkStart w:id="281" w:name="_Toc294794132"/>
      <w:bookmarkStart w:id="282" w:name="_Toc294796743"/>
      <w:bookmarkStart w:id="283" w:name="_Toc294796931"/>
      <w:bookmarkStart w:id="284" w:name="_Toc295289079"/>
      <w:bookmarkStart w:id="285" w:name="_Toc294699471"/>
      <w:bookmarkStart w:id="286" w:name="_Toc294792001"/>
      <w:bookmarkStart w:id="287" w:name="_Toc294794133"/>
      <w:bookmarkStart w:id="288" w:name="_Toc294796744"/>
      <w:bookmarkStart w:id="289" w:name="_Toc294796932"/>
      <w:bookmarkStart w:id="290" w:name="_Toc295289080"/>
      <w:bookmarkStart w:id="291" w:name="_Toc294699472"/>
      <w:bookmarkStart w:id="292" w:name="_Toc294792002"/>
      <w:bookmarkStart w:id="293" w:name="_Toc294794134"/>
      <w:bookmarkStart w:id="294" w:name="_Toc294796745"/>
      <w:bookmarkStart w:id="295" w:name="_Toc294796933"/>
      <w:bookmarkStart w:id="296" w:name="_Toc295289081"/>
      <w:bookmarkStart w:id="297" w:name="_Toc294699473"/>
      <w:bookmarkStart w:id="298" w:name="_Toc294792003"/>
      <w:bookmarkStart w:id="299" w:name="_Toc294794135"/>
      <w:bookmarkStart w:id="300" w:name="_Toc294796746"/>
      <w:bookmarkStart w:id="301" w:name="_Toc294796934"/>
      <w:bookmarkStart w:id="302" w:name="_Toc295289082"/>
      <w:bookmarkStart w:id="303" w:name="_Toc294699474"/>
      <w:bookmarkStart w:id="304" w:name="_Toc294792004"/>
      <w:bookmarkStart w:id="305" w:name="_Toc294794136"/>
      <w:bookmarkStart w:id="306" w:name="_Toc294796747"/>
      <w:bookmarkStart w:id="307" w:name="_Toc294796935"/>
      <w:bookmarkStart w:id="308" w:name="_Toc295289083"/>
      <w:bookmarkStart w:id="309" w:name="_Toc294699475"/>
      <w:bookmarkStart w:id="310" w:name="_Toc294792005"/>
      <w:bookmarkStart w:id="311" w:name="_Toc294794137"/>
      <w:bookmarkStart w:id="312" w:name="_Toc294796748"/>
      <w:bookmarkStart w:id="313" w:name="_Toc294796936"/>
      <w:bookmarkStart w:id="314" w:name="_Toc295289084"/>
      <w:bookmarkStart w:id="315" w:name="_Toc294699476"/>
      <w:bookmarkStart w:id="316" w:name="_Toc294792006"/>
      <w:bookmarkStart w:id="317" w:name="_Toc294794138"/>
      <w:bookmarkStart w:id="318" w:name="_Toc294796749"/>
      <w:bookmarkStart w:id="319" w:name="_Toc294796937"/>
      <w:bookmarkStart w:id="320" w:name="_Toc295289085"/>
      <w:bookmarkStart w:id="321" w:name="_Toc294699477"/>
      <w:bookmarkStart w:id="322" w:name="_Toc294792007"/>
      <w:bookmarkStart w:id="323" w:name="_Toc294794139"/>
      <w:bookmarkStart w:id="324" w:name="_Toc294796750"/>
      <w:bookmarkStart w:id="325" w:name="_Toc294796938"/>
      <w:bookmarkStart w:id="326" w:name="_Toc295289086"/>
      <w:bookmarkStart w:id="327" w:name="_Toc294699478"/>
      <w:bookmarkStart w:id="328" w:name="_Toc294792008"/>
      <w:bookmarkStart w:id="329" w:name="_Toc294794140"/>
      <w:bookmarkStart w:id="330" w:name="_Toc294796751"/>
      <w:bookmarkStart w:id="331" w:name="_Toc294796939"/>
      <w:bookmarkStart w:id="332" w:name="_Toc295289087"/>
      <w:bookmarkStart w:id="333" w:name="_Toc294699479"/>
      <w:bookmarkStart w:id="334" w:name="_Toc294792009"/>
      <w:bookmarkStart w:id="335" w:name="_Toc294794141"/>
      <w:bookmarkStart w:id="336" w:name="_Toc294796752"/>
      <w:bookmarkStart w:id="337" w:name="_Toc294796940"/>
      <w:bookmarkStart w:id="338" w:name="_Toc295289088"/>
      <w:bookmarkStart w:id="339" w:name="_Toc294699480"/>
      <w:bookmarkStart w:id="340" w:name="_Toc294792010"/>
      <w:bookmarkStart w:id="341" w:name="_Toc294794142"/>
      <w:bookmarkStart w:id="342" w:name="_Toc294796753"/>
      <w:bookmarkStart w:id="343" w:name="_Toc294796941"/>
      <w:bookmarkStart w:id="344" w:name="_Toc295289089"/>
      <w:bookmarkStart w:id="345" w:name="_Toc294699481"/>
      <w:bookmarkStart w:id="346" w:name="_Toc294792011"/>
      <w:bookmarkStart w:id="347" w:name="_Toc294794143"/>
      <w:bookmarkStart w:id="348" w:name="_Toc294796754"/>
      <w:bookmarkStart w:id="349" w:name="_Toc294796942"/>
      <w:bookmarkStart w:id="350" w:name="_Toc295289090"/>
      <w:bookmarkStart w:id="351" w:name="_Toc294699482"/>
      <w:bookmarkStart w:id="352" w:name="_Toc294792012"/>
      <w:bookmarkStart w:id="353" w:name="_Toc294794144"/>
      <w:bookmarkStart w:id="354" w:name="_Toc294796755"/>
      <w:bookmarkStart w:id="355" w:name="_Toc294796943"/>
      <w:bookmarkStart w:id="356" w:name="_Toc295289091"/>
      <w:bookmarkStart w:id="357" w:name="_Toc294699483"/>
      <w:bookmarkStart w:id="358" w:name="_Toc294792013"/>
      <w:bookmarkStart w:id="359" w:name="_Toc294794145"/>
      <w:bookmarkStart w:id="360" w:name="_Toc294796756"/>
      <w:bookmarkStart w:id="361" w:name="_Toc294796944"/>
      <w:bookmarkStart w:id="362" w:name="_Toc295289092"/>
      <w:bookmarkStart w:id="363" w:name="_Toc294699484"/>
      <w:bookmarkStart w:id="364" w:name="_Toc294792014"/>
      <w:bookmarkStart w:id="365" w:name="_Toc294794146"/>
      <w:bookmarkStart w:id="366" w:name="_Toc294796757"/>
      <w:bookmarkStart w:id="367" w:name="_Toc294796945"/>
      <w:bookmarkStart w:id="368" w:name="_Toc295289093"/>
      <w:bookmarkStart w:id="369" w:name="_Toc294699485"/>
      <w:bookmarkStart w:id="370" w:name="_Toc294792015"/>
      <w:bookmarkStart w:id="371" w:name="_Toc294794147"/>
      <w:bookmarkStart w:id="372" w:name="_Toc294796758"/>
      <w:bookmarkStart w:id="373" w:name="_Toc294796946"/>
      <w:bookmarkStart w:id="374" w:name="_Toc295289094"/>
      <w:bookmarkStart w:id="375" w:name="_Toc294796760"/>
      <w:bookmarkStart w:id="376" w:name="_Toc294796948"/>
      <w:bookmarkStart w:id="377" w:name="_Toc295289096"/>
      <w:bookmarkStart w:id="378" w:name="_Toc294796761"/>
      <w:bookmarkStart w:id="379" w:name="_Toc294796949"/>
      <w:bookmarkStart w:id="380" w:name="_Toc295289097"/>
      <w:bookmarkStart w:id="381" w:name="_Toc294796762"/>
      <w:bookmarkStart w:id="382" w:name="_Toc294796950"/>
      <w:bookmarkStart w:id="383" w:name="_Toc295289098"/>
      <w:bookmarkStart w:id="384" w:name="_Toc294796763"/>
      <w:bookmarkStart w:id="385" w:name="_Toc294796951"/>
      <w:bookmarkStart w:id="386" w:name="_Toc295289099"/>
      <w:bookmarkStart w:id="387" w:name="_Toc294796764"/>
      <w:bookmarkStart w:id="388" w:name="_Toc294796952"/>
      <w:bookmarkStart w:id="389" w:name="_Toc295289100"/>
      <w:bookmarkStart w:id="390" w:name="_Toc294796765"/>
      <w:bookmarkStart w:id="391" w:name="_Toc294796953"/>
      <w:bookmarkStart w:id="392" w:name="_Toc295289101"/>
      <w:bookmarkStart w:id="393" w:name="_Toc294796766"/>
      <w:bookmarkStart w:id="394" w:name="_Toc294796954"/>
      <w:bookmarkStart w:id="395" w:name="_Toc295289102"/>
      <w:bookmarkStart w:id="396" w:name="_Toc294796767"/>
      <w:bookmarkStart w:id="397" w:name="_Toc294796955"/>
      <w:bookmarkStart w:id="398" w:name="_Toc295289103"/>
      <w:bookmarkStart w:id="399" w:name="_Toc294796768"/>
      <w:bookmarkStart w:id="400" w:name="_Toc294796956"/>
      <w:bookmarkStart w:id="401" w:name="_Toc295289104"/>
      <w:bookmarkStart w:id="402" w:name="_Toc294796769"/>
      <w:bookmarkStart w:id="403" w:name="_Toc294796957"/>
      <w:bookmarkStart w:id="404" w:name="_Toc295289105"/>
      <w:bookmarkStart w:id="405" w:name="_Toc294796770"/>
      <w:bookmarkStart w:id="406" w:name="_Toc294796958"/>
      <w:bookmarkStart w:id="407" w:name="_Toc295289106"/>
      <w:bookmarkStart w:id="408" w:name="_Toc294796771"/>
      <w:bookmarkStart w:id="409" w:name="_Toc294796959"/>
      <w:bookmarkStart w:id="410" w:name="_Toc295289107"/>
      <w:bookmarkStart w:id="411" w:name="_Toc294796772"/>
      <w:bookmarkStart w:id="412" w:name="_Toc294796960"/>
      <w:bookmarkStart w:id="413" w:name="_Toc295289108"/>
      <w:bookmarkStart w:id="414" w:name="_Toc294796773"/>
      <w:bookmarkStart w:id="415" w:name="_Toc294796961"/>
      <w:bookmarkStart w:id="416" w:name="_Toc295289109"/>
      <w:bookmarkStart w:id="417" w:name="_Toc294796774"/>
      <w:bookmarkStart w:id="418" w:name="_Toc294796962"/>
      <w:bookmarkStart w:id="419" w:name="_Toc29528911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sectPr w:rsidR="00661C9E" w:rsidSect="00B16F7D">
      <w:headerReference w:type="even" r:id="rId12"/>
      <w:headerReference w:type="first" r:id="rId13"/>
      <w:pgSz w:w="12240" w:h="15840" w:code="1"/>
      <w:pgMar w:top="720" w:right="720" w:bottom="432" w:left="720" w:header="432" w:footer="720" w:gutter="0"/>
      <w:cols w:space="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EAD2A" w14:textId="77777777" w:rsidR="00C549E7" w:rsidRDefault="00C549E7">
      <w:r>
        <w:separator/>
      </w:r>
    </w:p>
  </w:endnote>
  <w:endnote w:type="continuationSeparator" w:id="0">
    <w:p w14:paraId="21183E63" w14:textId="77777777" w:rsidR="00C549E7" w:rsidRDefault="00C54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48CC1" w14:textId="77777777" w:rsidR="00C549E7" w:rsidRDefault="00C549E7">
      <w:r>
        <w:separator/>
      </w:r>
    </w:p>
  </w:footnote>
  <w:footnote w:type="continuationSeparator" w:id="0">
    <w:p w14:paraId="53168750" w14:textId="77777777" w:rsidR="00C549E7" w:rsidRDefault="00C54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255E" w14:textId="14EDE84F" w:rsidR="00CF6111" w:rsidRDefault="002177B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5F5C9A3" wp14:editId="291DE3C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160" b="16510"/>
              <wp:wrapNone/>
              <wp:docPr id="4" name="Text Box 4" descr="TechnipFMC |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48C75D" w14:textId="06151860" w:rsidR="002177BD" w:rsidRPr="002177BD" w:rsidRDefault="002177BD" w:rsidP="002177B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</w:pPr>
                          <w:r w:rsidRPr="002177B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  <w:t>TechnipFMC |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F5C9A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TechnipFMC | Intern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textbox style="mso-fit-shape-to-text:t" inset="20pt,15pt,0,0">
                <w:txbxContent>
                  <w:p w14:paraId="5F48C75D" w14:textId="06151860" w:rsidR="002177BD" w:rsidRPr="002177BD" w:rsidRDefault="002177BD" w:rsidP="002177BD">
                    <w:pPr>
                      <w:rPr>
                        <w:rFonts w:ascii="Calibri" w:eastAsia="Calibri" w:hAnsi="Calibri" w:cs="Calibri"/>
                        <w:noProof/>
                        <w:color w:val="0000FF"/>
                      </w:rPr>
                    </w:pPr>
                    <w:r w:rsidRPr="002177BD">
                      <w:rPr>
                        <w:rFonts w:ascii="Calibri" w:eastAsia="Calibri" w:hAnsi="Calibri" w:cs="Calibri"/>
                        <w:noProof/>
                        <w:color w:val="0000FF"/>
                      </w:rPr>
                      <w:t>TechnipFMC |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686F" w14:textId="3CB49C29" w:rsidR="00CF6111" w:rsidRDefault="002177B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7D7AE8D" wp14:editId="666346E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160" b="16510"/>
              <wp:wrapNone/>
              <wp:docPr id="3" name="Text Box 3" descr="TechnipFMC |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F14B7B" w14:textId="52E9A7E4" w:rsidR="002177BD" w:rsidRPr="002177BD" w:rsidRDefault="002177BD" w:rsidP="002177B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</w:pPr>
                          <w:r w:rsidRPr="002177B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  <w:t>TechnipFMC |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D7AE8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TechnipFMC | Intern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textbox style="mso-fit-shape-to-text:t" inset="20pt,15pt,0,0">
                <w:txbxContent>
                  <w:p w14:paraId="5BF14B7B" w14:textId="52E9A7E4" w:rsidR="002177BD" w:rsidRPr="002177BD" w:rsidRDefault="002177BD" w:rsidP="002177BD">
                    <w:pPr>
                      <w:rPr>
                        <w:rFonts w:ascii="Calibri" w:eastAsia="Calibri" w:hAnsi="Calibri" w:cs="Calibri"/>
                        <w:noProof/>
                        <w:color w:val="0000FF"/>
                      </w:rPr>
                    </w:pPr>
                    <w:r w:rsidRPr="002177BD">
                      <w:rPr>
                        <w:rFonts w:ascii="Calibri" w:eastAsia="Calibri" w:hAnsi="Calibri" w:cs="Calibri"/>
                        <w:noProof/>
                        <w:color w:val="0000FF"/>
                      </w:rPr>
                      <w:t>TechnipFMC |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7BBF"/>
    <w:multiLevelType w:val="hybridMultilevel"/>
    <w:tmpl w:val="2202FB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4341BE"/>
    <w:multiLevelType w:val="hybridMultilevel"/>
    <w:tmpl w:val="2696C2A0"/>
    <w:lvl w:ilvl="0" w:tplc="FB8254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9"/>
        </w:tabs>
        <w:ind w:left="25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9"/>
        </w:tabs>
        <w:ind w:left="32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9"/>
        </w:tabs>
        <w:ind w:left="39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9"/>
        </w:tabs>
        <w:ind w:left="4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9"/>
        </w:tabs>
        <w:ind w:left="5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9"/>
        </w:tabs>
        <w:ind w:left="61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9"/>
        </w:tabs>
        <w:ind w:left="6869" w:hanging="360"/>
      </w:pPr>
      <w:rPr>
        <w:rFonts w:ascii="Wingdings" w:hAnsi="Wingdings" w:hint="default"/>
      </w:rPr>
    </w:lvl>
  </w:abstractNum>
  <w:abstractNum w:abstractNumId="2" w15:restartNumberingAfterBreak="0">
    <w:nsid w:val="077F3705"/>
    <w:multiLevelType w:val="hybridMultilevel"/>
    <w:tmpl w:val="FF226E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2449D8"/>
    <w:multiLevelType w:val="hybridMultilevel"/>
    <w:tmpl w:val="6644DCD4"/>
    <w:lvl w:ilvl="0" w:tplc="D7580E4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6C1C20"/>
    <w:multiLevelType w:val="hybridMultilevel"/>
    <w:tmpl w:val="6644DCD4"/>
    <w:lvl w:ilvl="0" w:tplc="D7580E4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6E0ADB"/>
    <w:multiLevelType w:val="hybridMultilevel"/>
    <w:tmpl w:val="67E65686"/>
    <w:lvl w:ilvl="0" w:tplc="FFFFFFFF">
      <w:start w:val="1"/>
      <w:numFmt w:val="bullet"/>
      <w:pStyle w:val="TableChar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6" w15:restartNumberingAfterBreak="0">
    <w:nsid w:val="1F0545BF"/>
    <w:multiLevelType w:val="hybridMultilevel"/>
    <w:tmpl w:val="056C4E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BD3087"/>
    <w:multiLevelType w:val="hybridMultilevel"/>
    <w:tmpl w:val="CA4EAB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D5C5BA9"/>
    <w:multiLevelType w:val="multilevel"/>
    <w:tmpl w:val="2306F4F6"/>
    <w:lvl w:ilvl="0">
      <w:start w:val="1"/>
      <w:numFmt w:val="decimal"/>
      <w:pStyle w:val="StyleHeading1TimesNewRomanBoldNounderline"/>
      <w:lvlText w:val="%1.0"/>
      <w:lvlJc w:val="left"/>
      <w:pPr>
        <w:tabs>
          <w:tab w:val="num" w:pos="1440"/>
        </w:tabs>
        <w:ind w:left="720" w:hanging="720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40"/>
        </w:tabs>
        <w:ind w:left="1440" w:hanging="720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2160" w:hanging="720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1440" w:hanging="720"/>
      </w:pPr>
      <w:rPr>
        <w:rFonts w:hint="default"/>
      </w:rPr>
    </w:lvl>
    <w:lvl w:ilvl="4">
      <w:numFmt w:val="decimal"/>
      <w:lvlText w:val="%1.%2.%3.%4.%5"/>
      <w:lvlJc w:val="left"/>
      <w:pPr>
        <w:tabs>
          <w:tab w:val="num" w:pos="15480"/>
        </w:tabs>
        <w:ind w:left="15480" w:hanging="1080"/>
      </w:pPr>
      <w:rPr>
        <w:rFonts w:hint="default"/>
      </w:rPr>
    </w:lvl>
    <w:lvl w:ilvl="5">
      <w:start w:val="1242568"/>
      <w:numFmt w:val="decimal"/>
      <w:lvlText w:val="%1.%2.%3.%4.%5.%6"/>
      <w:lvlJc w:val="left"/>
      <w:pPr>
        <w:tabs>
          <w:tab w:val="num" w:pos="16200"/>
        </w:tabs>
        <w:ind w:left="16200" w:hanging="1080"/>
      </w:pPr>
      <w:rPr>
        <w:rFonts w:hint="default"/>
      </w:rPr>
    </w:lvl>
    <w:lvl w:ilvl="6">
      <w:start w:val="293734432"/>
      <w:numFmt w:val="decimal"/>
      <w:lvlText w:val="%1.%2.%3.%4.%5.%6.%7"/>
      <w:lvlJc w:val="left"/>
      <w:pPr>
        <w:tabs>
          <w:tab w:val="num" w:pos="17280"/>
        </w:tabs>
        <w:ind w:left="17280" w:hanging="1440"/>
      </w:pPr>
      <w:rPr>
        <w:rFonts w:hint="default"/>
      </w:rPr>
    </w:lvl>
    <w:lvl w:ilvl="7">
      <w:start w:val="194540772"/>
      <w:numFmt w:val="decimal"/>
      <w:lvlText w:val="%1.%2.%3.%4.%5.%6.%7.%8"/>
      <w:lvlJc w:val="left"/>
      <w:pPr>
        <w:tabs>
          <w:tab w:val="num" w:pos="18000"/>
        </w:tabs>
        <w:ind w:left="18000" w:hanging="1440"/>
      </w:pPr>
      <w:rPr>
        <w:rFonts w:hint="default"/>
      </w:rPr>
    </w:lvl>
    <w:lvl w:ilvl="8">
      <w:start w:val="863056171"/>
      <w:numFmt w:val="decimal"/>
      <w:lvlText w:val="%1.%2.%3.%4.%5.%6.%7.%8.%9"/>
      <w:lvlJc w:val="left"/>
      <w:pPr>
        <w:tabs>
          <w:tab w:val="num" w:pos="18720"/>
        </w:tabs>
        <w:ind w:left="18720" w:hanging="1440"/>
      </w:pPr>
      <w:rPr>
        <w:rFonts w:hint="default"/>
      </w:rPr>
    </w:lvl>
  </w:abstractNum>
  <w:abstractNum w:abstractNumId="9" w15:restartNumberingAfterBreak="0">
    <w:nsid w:val="2D6D7324"/>
    <w:multiLevelType w:val="hybridMultilevel"/>
    <w:tmpl w:val="6644DCD4"/>
    <w:lvl w:ilvl="0" w:tplc="D7580E4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ED1F7F"/>
    <w:multiLevelType w:val="hybridMultilevel"/>
    <w:tmpl w:val="EEA490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253E0C"/>
    <w:multiLevelType w:val="hybridMultilevel"/>
    <w:tmpl w:val="098E09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739387C"/>
    <w:multiLevelType w:val="hybridMultilevel"/>
    <w:tmpl w:val="81A2BD96"/>
    <w:lvl w:ilvl="0" w:tplc="D7580E4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0014AE"/>
    <w:multiLevelType w:val="hybridMultilevel"/>
    <w:tmpl w:val="06E85800"/>
    <w:lvl w:ilvl="0" w:tplc="0409000F">
      <w:start w:val="1"/>
      <w:numFmt w:val="decimal"/>
      <w:lvlText w:val="%1."/>
      <w:lvlJc w:val="left"/>
      <w:pPr>
        <w:ind w:left="1483" w:hanging="360"/>
      </w:p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14" w15:restartNumberingAfterBreak="0">
    <w:nsid w:val="43A600E4"/>
    <w:multiLevelType w:val="hybridMultilevel"/>
    <w:tmpl w:val="BE8A5AB0"/>
    <w:lvl w:ilvl="0" w:tplc="D7580E40">
      <w:start w:val="1"/>
      <w:numFmt w:val="bullet"/>
      <w:lvlText w:val="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4556F3"/>
    <w:multiLevelType w:val="hybridMultilevel"/>
    <w:tmpl w:val="EF842468"/>
    <w:lvl w:ilvl="0" w:tplc="0456CE2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568CBC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55695"/>
    <w:multiLevelType w:val="hybridMultilevel"/>
    <w:tmpl w:val="9DD201D2"/>
    <w:lvl w:ilvl="0" w:tplc="17BE2E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B328D7"/>
    <w:multiLevelType w:val="hybridMultilevel"/>
    <w:tmpl w:val="6644DCD4"/>
    <w:lvl w:ilvl="0" w:tplc="D7580E4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F7EC5"/>
    <w:multiLevelType w:val="hybridMultilevel"/>
    <w:tmpl w:val="5E9E62F6"/>
    <w:lvl w:ilvl="0" w:tplc="7B8413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F005080"/>
    <w:multiLevelType w:val="hybridMultilevel"/>
    <w:tmpl w:val="0CA80B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A447890"/>
    <w:multiLevelType w:val="hybridMultilevel"/>
    <w:tmpl w:val="59D47B3E"/>
    <w:lvl w:ilvl="0" w:tplc="040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03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lowerRoman"/>
      <w:lvlText w:val="%3)"/>
      <w:lvlJc w:val="left"/>
      <w:pPr>
        <w:ind w:left="3150" w:hanging="720"/>
      </w:pPr>
      <w:rPr>
        <w:rFonts w:hint="default"/>
      </w:rPr>
    </w:lvl>
    <w:lvl w:ilvl="3" w:tplc="040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>
      <w:start w:val="1"/>
      <w:numFmt w:val="lowerRoman"/>
      <w:lvlText w:val="%5.)"/>
      <w:lvlJc w:val="left"/>
      <w:pPr>
        <w:ind w:left="4680" w:hanging="720"/>
      </w:pPr>
      <w:rPr>
        <w:rFonts w:hint="default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6E4805A3"/>
    <w:multiLevelType w:val="hybridMultilevel"/>
    <w:tmpl w:val="6644DCD4"/>
    <w:lvl w:ilvl="0" w:tplc="D7580E4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9E6AA5"/>
    <w:multiLevelType w:val="hybridMultilevel"/>
    <w:tmpl w:val="098E09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D92CA9"/>
    <w:multiLevelType w:val="hybridMultilevel"/>
    <w:tmpl w:val="07C6B2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F74B23"/>
    <w:multiLevelType w:val="hybridMultilevel"/>
    <w:tmpl w:val="B1906872"/>
    <w:lvl w:ilvl="0" w:tplc="980EC24E">
      <w:start w:val="3"/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796F7694"/>
    <w:multiLevelType w:val="hybridMultilevel"/>
    <w:tmpl w:val="62387470"/>
    <w:lvl w:ilvl="0" w:tplc="85FA2820">
      <w:start w:val="1"/>
      <w:numFmt w:val="decimal"/>
      <w:pStyle w:val="Figure"/>
      <w:lvlText w:val="%1."/>
      <w:lvlJc w:val="left"/>
      <w:pPr>
        <w:tabs>
          <w:tab w:val="num" w:pos="737"/>
        </w:tabs>
        <w:ind w:left="1134" w:hanging="397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A37F37"/>
    <w:multiLevelType w:val="hybridMultilevel"/>
    <w:tmpl w:val="833274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20140168">
    <w:abstractNumId w:val="25"/>
  </w:num>
  <w:num w:numId="2" w16cid:durableId="119148744">
    <w:abstractNumId w:val="5"/>
  </w:num>
  <w:num w:numId="3" w16cid:durableId="1031879747">
    <w:abstractNumId w:val="8"/>
  </w:num>
  <w:num w:numId="4" w16cid:durableId="1367173639">
    <w:abstractNumId w:val="8"/>
  </w:num>
  <w:num w:numId="5" w16cid:durableId="226235035">
    <w:abstractNumId w:val="20"/>
  </w:num>
  <w:num w:numId="6" w16cid:durableId="642855103">
    <w:abstractNumId w:val="16"/>
  </w:num>
  <w:num w:numId="7" w16cid:durableId="851803494">
    <w:abstractNumId w:val="1"/>
  </w:num>
  <w:num w:numId="8" w16cid:durableId="1023092962">
    <w:abstractNumId w:val="14"/>
  </w:num>
  <w:num w:numId="9" w16cid:durableId="1301425116">
    <w:abstractNumId w:val="18"/>
  </w:num>
  <w:num w:numId="10" w16cid:durableId="589312665">
    <w:abstractNumId w:val="15"/>
  </w:num>
  <w:num w:numId="11" w16cid:durableId="157770762">
    <w:abstractNumId w:val="23"/>
  </w:num>
  <w:num w:numId="12" w16cid:durableId="760178675">
    <w:abstractNumId w:val="19"/>
  </w:num>
  <w:num w:numId="13" w16cid:durableId="58095887">
    <w:abstractNumId w:val="24"/>
  </w:num>
  <w:num w:numId="14" w16cid:durableId="929048140">
    <w:abstractNumId w:val="8"/>
  </w:num>
  <w:num w:numId="15" w16cid:durableId="1309435294">
    <w:abstractNumId w:val="11"/>
  </w:num>
  <w:num w:numId="16" w16cid:durableId="1217274156">
    <w:abstractNumId w:val="8"/>
  </w:num>
  <w:num w:numId="17" w16cid:durableId="99423828">
    <w:abstractNumId w:val="8"/>
  </w:num>
  <w:num w:numId="18" w16cid:durableId="2114586464">
    <w:abstractNumId w:val="8"/>
  </w:num>
  <w:num w:numId="19" w16cid:durableId="791748843">
    <w:abstractNumId w:val="8"/>
  </w:num>
  <w:num w:numId="20" w16cid:durableId="1407074198">
    <w:abstractNumId w:val="8"/>
  </w:num>
  <w:num w:numId="21" w16cid:durableId="2069644643">
    <w:abstractNumId w:val="13"/>
  </w:num>
  <w:num w:numId="22" w16cid:durableId="1916628636">
    <w:abstractNumId w:val="6"/>
  </w:num>
  <w:num w:numId="23" w16cid:durableId="1696955362">
    <w:abstractNumId w:val="8"/>
  </w:num>
  <w:num w:numId="24" w16cid:durableId="1048259786">
    <w:abstractNumId w:val="0"/>
  </w:num>
  <w:num w:numId="25" w16cid:durableId="313413889">
    <w:abstractNumId w:val="8"/>
  </w:num>
  <w:num w:numId="26" w16cid:durableId="1185098029">
    <w:abstractNumId w:val="8"/>
  </w:num>
  <w:num w:numId="27" w16cid:durableId="1335648341">
    <w:abstractNumId w:val="8"/>
  </w:num>
  <w:num w:numId="28" w16cid:durableId="907574144">
    <w:abstractNumId w:val="8"/>
  </w:num>
  <w:num w:numId="29" w16cid:durableId="1019239789">
    <w:abstractNumId w:val="8"/>
  </w:num>
  <w:num w:numId="30" w16cid:durableId="398556595">
    <w:abstractNumId w:val="12"/>
  </w:num>
  <w:num w:numId="31" w16cid:durableId="1078020805">
    <w:abstractNumId w:val="17"/>
  </w:num>
  <w:num w:numId="32" w16cid:durableId="1623266246">
    <w:abstractNumId w:val="8"/>
  </w:num>
  <w:num w:numId="33" w16cid:durableId="2000452143">
    <w:abstractNumId w:val="7"/>
  </w:num>
  <w:num w:numId="34" w16cid:durableId="738357767">
    <w:abstractNumId w:val="2"/>
  </w:num>
  <w:num w:numId="35" w16cid:durableId="964041844">
    <w:abstractNumId w:val="26"/>
  </w:num>
  <w:num w:numId="36" w16cid:durableId="382096061">
    <w:abstractNumId w:val="9"/>
  </w:num>
  <w:num w:numId="37" w16cid:durableId="1019746035">
    <w:abstractNumId w:val="8"/>
  </w:num>
  <w:num w:numId="38" w16cid:durableId="1527525194">
    <w:abstractNumId w:val="10"/>
  </w:num>
  <w:num w:numId="39" w16cid:durableId="1417826791">
    <w:abstractNumId w:val="8"/>
  </w:num>
  <w:num w:numId="40" w16cid:durableId="106123549">
    <w:abstractNumId w:val="4"/>
  </w:num>
  <w:num w:numId="41" w16cid:durableId="226577310">
    <w:abstractNumId w:val="8"/>
  </w:num>
  <w:num w:numId="42" w16cid:durableId="862479899">
    <w:abstractNumId w:val="8"/>
  </w:num>
  <w:num w:numId="43" w16cid:durableId="1491866889">
    <w:abstractNumId w:val="8"/>
  </w:num>
  <w:num w:numId="44" w16cid:durableId="362677118">
    <w:abstractNumId w:val="22"/>
  </w:num>
  <w:num w:numId="45" w16cid:durableId="1846552651">
    <w:abstractNumId w:val="21"/>
  </w:num>
  <w:num w:numId="46" w16cid:durableId="1538005589">
    <w:abstractNumId w:val="3"/>
  </w:num>
  <w:num w:numId="47" w16cid:durableId="808790856">
    <w:abstractNumId w:val="8"/>
  </w:num>
  <w:num w:numId="48" w16cid:durableId="1378160910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738"/>
    <w:rsid w:val="00002A69"/>
    <w:rsid w:val="00002F52"/>
    <w:rsid w:val="00011D55"/>
    <w:rsid w:val="000152DC"/>
    <w:rsid w:val="0001556F"/>
    <w:rsid w:val="00017C03"/>
    <w:rsid w:val="00021822"/>
    <w:rsid w:val="00023E60"/>
    <w:rsid w:val="0002422F"/>
    <w:rsid w:val="00024565"/>
    <w:rsid w:val="00024812"/>
    <w:rsid w:val="0002693E"/>
    <w:rsid w:val="00027658"/>
    <w:rsid w:val="00030F9C"/>
    <w:rsid w:val="000330DE"/>
    <w:rsid w:val="00033111"/>
    <w:rsid w:val="00035DBA"/>
    <w:rsid w:val="000369E2"/>
    <w:rsid w:val="00037182"/>
    <w:rsid w:val="00037A7E"/>
    <w:rsid w:val="00037AFF"/>
    <w:rsid w:val="00040299"/>
    <w:rsid w:val="0004162B"/>
    <w:rsid w:val="000442B2"/>
    <w:rsid w:val="00044A84"/>
    <w:rsid w:val="00044CFD"/>
    <w:rsid w:val="000454DE"/>
    <w:rsid w:val="0004648E"/>
    <w:rsid w:val="000464CC"/>
    <w:rsid w:val="00047D92"/>
    <w:rsid w:val="00047F17"/>
    <w:rsid w:val="0005159A"/>
    <w:rsid w:val="00051D91"/>
    <w:rsid w:val="00054E0A"/>
    <w:rsid w:val="00057645"/>
    <w:rsid w:val="00057D95"/>
    <w:rsid w:val="00057F25"/>
    <w:rsid w:val="0006115C"/>
    <w:rsid w:val="000624B1"/>
    <w:rsid w:val="0006276B"/>
    <w:rsid w:val="00063109"/>
    <w:rsid w:val="00063CC0"/>
    <w:rsid w:val="00064CC9"/>
    <w:rsid w:val="00066667"/>
    <w:rsid w:val="00067C3D"/>
    <w:rsid w:val="00073E6E"/>
    <w:rsid w:val="00074822"/>
    <w:rsid w:val="00074F59"/>
    <w:rsid w:val="00075375"/>
    <w:rsid w:val="000771A5"/>
    <w:rsid w:val="00077B84"/>
    <w:rsid w:val="000803B0"/>
    <w:rsid w:val="00080A74"/>
    <w:rsid w:val="000819E7"/>
    <w:rsid w:val="00082E81"/>
    <w:rsid w:val="00084510"/>
    <w:rsid w:val="0008456A"/>
    <w:rsid w:val="0008463F"/>
    <w:rsid w:val="00084AFF"/>
    <w:rsid w:val="000860CD"/>
    <w:rsid w:val="00087A2F"/>
    <w:rsid w:val="00091E55"/>
    <w:rsid w:val="0009224F"/>
    <w:rsid w:val="000A311B"/>
    <w:rsid w:val="000A3C5B"/>
    <w:rsid w:val="000B0C71"/>
    <w:rsid w:val="000B72CE"/>
    <w:rsid w:val="000C0B2A"/>
    <w:rsid w:val="000C1C38"/>
    <w:rsid w:val="000C2B45"/>
    <w:rsid w:val="000C4CD2"/>
    <w:rsid w:val="000C5F95"/>
    <w:rsid w:val="000C6397"/>
    <w:rsid w:val="000C6CD4"/>
    <w:rsid w:val="000D03C4"/>
    <w:rsid w:val="000D047E"/>
    <w:rsid w:val="000D0E9C"/>
    <w:rsid w:val="000D2BF5"/>
    <w:rsid w:val="000D3075"/>
    <w:rsid w:val="000D3749"/>
    <w:rsid w:val="000D40D5"/>
    <w:rsid w:val="000D6356"/>
    <w:rsid w:val="000E13F3"/>
    <w:rsid w:val="000E176F"/>
    <w:rsid w:val="000E2C85"/>
    <w:rsid w:val="000F094F"/>
    <w:rsid w:val="000F195D"/>
    <w:rsid w:val="000F33FD"/>
    <w:rsid w:val="000F366D"/>
    <w:rsid w:val="000F3DB9"/>
    <w:rsid w:val="000F5DD1"/>
    <w:rsid w:val="000F5FC2"/>
    <w:rsid w:val="000F658F"/>
    <w:rsid w:val="000F7A3B"/>
    <w:rsid w:val="0010058F"/>
    <w:rsid w:val="0010425B"/>
    <w:rsid w:val="0010567A"/>
    <w:rsid w:val="00105BFD"/>
    <w:rsid w:val="00105C85"/>
    <w:rsid w:val="00106DCB"/>
    <w:rsid w:val="00106FF2"/>
    <w:rsid w:val="0010767B"/>
    <w:rsid w:val="00110273"/>
    <w:rsid w:val="00110618"/>
    <w:rsid w:val="0011163B"/>
    <w:rsid w:val="00112EE6"/>
    <w:rsid w:val="001177A5"/>
    <w:rsid w:val="0011795B"/>
    <w:rsid w:val="00121127"/>
    <w:rsid w:val="00123BDF"/>
    <w:rsid w:val="00123CEE"/>
    <w:rsid w:val="00126195"/>
    <w:rsid w:val="001266FB"/>
    <w:rsid w:val="00126FC3"/>
    <w:rsid w:val="001271DE"/>
    <w:rsid w:val="001274E5"/>
    <w:rsid w:val="0013141C"/>
    <w:rsid w:val="0013227D"/>
    <w:rsid w:val="0013555E"/>
    <w:rsid w:val="00137273"/>
    <w:rsid w:val="00137960"/>
    <w:rsid w:val="00141BAD"/>
    <w:rsid w:val="00144F1B"/>
    <w:rsid w:val="00145B04"/>
    <w:rsid w:val="00145CE4"/>
    <w:rsid w:val="00151697"/>
    <w:rsid w:val="001539E6"/>
    <w:rsid w:val="00157069"/>
    <w:rsid w:val="00160080"/>
    <w:rsid w:val="00160B0C"/>
    <w:rsid w:val="00162B73"/>
    <w:rsid w:val="001645F6"/>
    <w:rsid w:val="001649B8"/>
    <w:rsid w:val="0016540E"/>
    <w:rsid w:val="00167B12"/>
    <w:rsid w:val="0017137C"/>
    <w:rsid w:val="00172568"/>
    <w:rsid w:val="00172646"/>
    <w:rsid w:val="00172798"/>
    <w:rsid w:val="00172A3D"/>
    <w:rsid w:val="00173D11"/>
    <w:rsid w:val="00173EBC"/>
    <w:rsid w:val="0017512B"/>
    <w:rsid w:val="00175647"/>
    <w:rsid w:val="00175F73"/>
    <w:rsid w:val="00177213"/>
    <w:rsid w:val="00177B9E"/>
    <w:rsid w:val="00180C80"/>
    <w:rsid w:val="00181554"/>
    <w:rsid w:val="001816BB"/>
    <w:rsid w:val="00183508"/>
    <w:rsid w:val="00185A5B"/>
    <w:rsid w:val="00193FA4"/>
    <w:rsid w:val="00193FD6"/>
    <w:rsid w:val="001958BE"/>
    <w:rsid w:val="001969D5"/>
    <w:rsid w:val="0019739D"/>
    <w:rsid w:val="001973E3"/>
    <w:rsid w:val="001A1174"/>
    <w:rsid w:val="001A30EE"/>
    <w:rsid w:val="001A4146"/>
    <w:rsid w:val="001A4606"/>
    <w:rsid w:val="001A6416"/>
    <w:rsid w:val="001A6831"/>
    <w:rsid w:val="001A7696"/>
    <w:rsid w:val="001A77DA"/>
    <w:rsid w:val="001B50D8"/>
    <w:rsid w:val="001C190F"/>
    <w:rsid w:val="001C438C"/>
    <w:rsid w:val="001C4BA4"/>
    <w:rsid w:val="001C7E49"/>
    <w:rsid w:val="001D3549"/>
    <w:rsid w:val="001D4989"/>
    <w:rsid w:val="001D5EF4"/>
    <w:rsid w:val="001D602A"/>
    <w:rsid w:val="001D673A"/>
    <w:rsid w:val="001D726B"/>
    <w:rsid w:val="001E2FC2"/>
    <w:rsid w:val="001E3AF8"/>
    <w:rsid w:val="001E411C"/>
    <w:rsid w:val="001E42B0"/>
    <w:rsid w:val="001E5C35"/>
    <w:rsid w:val="001E6BC9"/>
    <w:rsid w:val="001E6E50"/>
    <w:rsid w:val="001E6E8B"/>
    <w:rsid w:val="001E7F4D"/>
    <w:rsid w:val="001F0B21"/>
    <w:rsid w:val="001F25EF"/>
    <w:rsid w:val="001F3FBF"/>
    <w:rsid w:val="001F467B"/>
    <w:rsid w:val="001F6E0E"/>
    <w:rsid w:val="001F770F"/>
    <w:rsid w:val="00200C0F"/>
    <w:rsid w:val="00200CE3"/>
    <w:rsid w:val="00201123"/>
    <w:rsid w:val="00202724"/>
    <w:rsid w:val="00202ACC"/>
    <w:rsid w:val="002036A9"/>
    <w:rsid w:val="0020424F"/>
    <w:rsid w:val="002059E6"/>
    <w:rsid w:val="00206D16"/>
    <w:rsid w:val="00210A45"/>
    <w:rsid w:val="00210DCB"/>
    <w:rsid w:val="002122B7"/>
    <w:rsid w:val="00213DD1"/>
    <w:rsid w:val="00213E41"/>
    <w:rsid w:val="00216607"/>
    <w:rsid w:val="002177BD"/>
    <w:rsid w:val="002200B9"/>
    <w:rsid w:val="002202D7"/>
    <w:rsid w:val="002211D6"/>
    <w:rsid w:val="002212AA"/>
    <w:rsid w:val="00221D0D"/>
    <w:rsid w:val="00222D6C"/>
    <w:rsid w:val="00223C49"/>
    <w:rsid w:val="00223CD7"/>
    <w:rsid w:val="00223F0A"/>
    <w:rsid w:val="0022464A"/>
    <w:rsid w:val="00224A0F"/>
    <w:rsid w:val="00224BB8"/>
    <w:rsid w:val="00226DE5"/>
    <w:rsid w:val="002322B0"/>
    <w:rsid w:val="00232AF0"/>
    <w:rsid w:val="00235445"/>
    <w:rsid w:val="00237236"/>
    <w:rsid w:val="0024002F"/>
    <w:rsid w:val="002401D2"/>
    <w:rsid w:val="00241C0E"/>
    <w:rsid w:val="00241E64"/>
    <w:rsid w:val="002430C4"/>
    <w:rsid w:val="0024324A"/>
    <w:rsid w:val="00243CA4"/>
    <w:rsid w:val="00245949"/>
    <w:rsid w:val="00245EE5"/>
    <w:rsid w:val="00246A8C"/>
    <w:rsid w:val="00246AFE"/>
    <w:rsid w:val="0024709C"/>
    <w:rsid w:val="0024773A"/>
    <w:rsid w:val="00247B2A"/>
    <w:rsid w:val="00247EBC"/>
    <w:rsid w:val="0025035D"/>
    <w:rsid w:val="00250525"/>
    <w:rsid w:val="00250569"/>
    <w:rsid w:val="00252100"/>
    <w:rsid w:val="00253CA1"/>
    <w:rsid w:val="002543D9"/>
    <w:rsid w:val="00255DDD"/>
    <w:rsid w:val="002576E2"/>
    <w:rsid w:val="00260BCE"/>
    <w:rsid w:val="0026119C"/>
    <w:rsid w:val="00262C61"/>
    <w:rsid w:val="00264664"/>
    <w:rsid w:val="00265C2A"/>
    <w:rsid w:val="00267773"/>
    <w:rsid w:val="002715A0"/>
    <w:rsid w:val="00271815"/>
    <w:rsid w:val="00272E3B"/>
    <w:rsid w:val="00273B27"/>
    <w:rsid w:val="00273CB8"/>
    <w:rsid w:val="00273FE9"/>
    <w:rsid w:val="0027492E"/>
    <w:rsid w:val="00274A1E"/>
    <w:rsid w:val="00274BE1"/>
    <w:rsid w:val="002757DD"/>
    <w:rsid w:val="00281F67"/>
    <w:rsid w:val="002820DE"/>
    <w:rsid w:val="002841BE"/>
    <w:rsid w:val="002859E1"/>
    <w:rsid w:val="002876FE"/>
    <w:rsid w:val="002926C4"/>
    <w:rsid w:val="002944B0"/>
    <w:rsid w:val="0029472D"/>
    <w:rsid w:val="00295007"/>
    <w:rsid w:val="002958C9"/>
    <w:rsid w:val="00295E50"/>
    <w:rsid w:val="002A019C"/>
    <w:rsid w:val="002A1E39"/>
    <w:rsid w:val="002A36D9"/>
    <w:rsid w:val="002A4EB3"/>
    <w:rsid w:val="002A5DD6"/>
    <w:rsid w:val="002A6A42"/>
    <w:rsid w:val="002A73E1"/>
    <w:rsid w:val="002B1F18"/>
    <w:rsid w:val="002B21C3"/>
    <w:rsid w:val="002B3FED"/>
    <w:rsid w:val="002B4F7D"/>
    <w:rsid w:val="002B51B8"/>
    <w:rsid w:val="002B58D1"/>
    <w:rsid w:val="002B7235"/>
    <w:rsid w:val="002B7B99"/>
    <w:rsid w:val="002C5481"/>
    <w:rsid w:val="002C5608"/>
    <w:rsid w:val="002C5A07"/>
    <w:rsid w:val="002C77AD"/>
    <w:rsid w:val="002D0B10"/>
    <w:rsid w:val="002D1806"/>
    <w:rsid w:val="002D2710"/>
    <w:rsid w:val="002D2C89"/>
    <w:rsid w:val="002D4392"/>
    <w:rsid w:val="002D4B38"/>
    <w:rsid w:val="002D4DB4"/>
    <w:rsid w:val="002D71D0"/>
    <w:rsid w:val="002E135C"/>
    <w:rsid w:val="002E1ED0"/>
    <w:rsid w:val="002E3963"/>
    <w:rsid w:val="002E456B"/>
    <w:rsid w:val="002F113C"/>
    <w:rsid w:val="002F3057"/>
    <w:rsid w:val="002F4A82"/>
    <w:rsid w:val="002F5CD8"/>
    <w:rsid w:val="002F5D2C"/>
    <w:rsid w:val="002F74DD"/>
    <w:rsid w:val="00300305"/>
    <w:rsid w:val="0030038D"/>
    <w:rsid w:val="00300544"/>
    <w:rsid w:val="0030105D"/>
    <w:rsid w:val="00301850"/>
    <w:rsid w:val="003036E5"/>
    <w:rsid w:val="00304AA7"/>
    <w:rsid w:val="00304B4D"/>
    <w:rsid w:val="0030516F"/>
    <w:rsid w:val="00305F68"/>
    <w:rsid w:val="00306A5E"/>
    <w:rsid w:val="00307324"/>
    <w:rsid w:val="00311D33"/>
    <w:rsid w:val="00312478"/>
    <w:rsid w:val="003124E7"/>
    <w:rsid w:val="00312A07"/>
    <w:rsid w:val="00314B65"/>
    <w:rsid w:val="00314F5B"/>
    <w:rsid w:val="00317305"/>
    <w:rsid w:val="00317C75"/>
    <w:rsid w:val="00320278"/>
    <w:rsid w:val="00320F1E"/>
    <w:rsid w:val="003221C1"/>
    <w:rsid w:val="00322CD1"/>
    <w:rsid w:val="003243DD"/>
    <w:rsid w:val="00325D20"/>
    <w:rsid w:val="00326716"/>
    <w:rsid w:val="00327193"/>
    <w:rsid w:val="00327880"/>
    <w:rsid w:val="00327B2A"/>
    <w:rsid w:val="00330809"/>
    <w:rsid w:val="003317DA"/>
    <w:rsid w:val="0033425F"/>
    <w:rsid w:val="00334BD0"/>
    <w:rsid w:val="0033530C"/>
    <w:rsid w:val="00335493"/>
    <w:rsid w:val="0033677D"/>
    <w:rsid w:val="003371E8"/>
    <w:rsid w:val="0033734C"/>
    <w:rsid w:val="003421F1"/>
    <w:rsid w:val="00343021"/>
    <w:rsid w:val="00345376"/>
    <w:rsid w:val="00345D28"/>
    <w:rsid w:val="00347477"/>
    <w:rsid w:val="003474FC"/>
    <w:rsid w:val="00350674"/>
    <w:rsid w:val="003514BB"/>
    <w:rsid w:val="00351C8A"/>
    <w:rsid w:val="00353159"/>
    <w:rsid w:val="003531C0"/>
    <w:rsid w:val="00355546"/>
    <w:rsid w:val="003556BF"/>
    <w:rsid w:val="00355D38"/>
    <w:rsid w:val="0035694D"/>
    <w:rsid w:val="003573F6"/>
    <w:rsid w:val="00361708"/>
    <w:rsid w:val="003620F0"/>
    <w:rsid w:val="0036689D"/>
    <w:rsid w:val="0036719B"/>
    <w:rsid w:val="003676F7"/>
    <w:rsid w:val="00367D6B"/>
    <w:rsid w:val="00367F4F"/>
    <w:rsid w:val="0037079A"/>
    <w:rsid w:val="003720CA"/>
    <w:rsid w:val="00376B28"/>
    <w:rsid w:val="003775EA"/>
    <w:rsid w:val="0038052C"/>
    <w:rsid w:val="00381A64"/>
    <w:rsid w:val="00382947"/>
    <w:rsid w:val="00383FAE"/>
    <w:rsid w:val="003843A8"/>
    <w:rsid w:val="00385BBE"/>
    <w:rsid w:val="00387772"/>
    <w:rsid w:val="003879F0"/>
    <w:rsid w:val="00390442"/>
    <w:rsid w:val="003906EE"/>
    <w:rsid w:val="00390902"/>
    <w:rsid w:val="00390F63"/>
    <w:rsid w:val="00393C2B"/>
    <w:rsid w:val="00394464"/>
    <w:rsid w:val="00396E31"/>
    <w:rsid w:val="003A0A57"/>
    <w:rsid w:val="003A1B10"/>
    <w:rsid w:val="003A279D"/>
    <w:rsid w:val="003A2E58"/>
    <w:rsid w:val="003A3266"/>
    <w:rsid w:val="003A44B0"/>
    <w:rsid w:val="003A44E0"/>
    <w:rsid w:val="003A5CD8"/>
    <w:rsid w:val="003A7043"/>
    <w:rsid w:val="003B00E9"/>
    <w:rsid w:val="003B1A24"/>
    <w:rsid w:val="003B297F"/>
    <w:rsid w:val="003B5199"/>
    <w:rsid w:val="003B6272"/>
    <w:rsid w:val="003B6CA4"/>
    <w:rsid w:val="003B75C9"/>
    <w:rsid w:val="003C26F5"/>
    <w:rsid w:val="003C3019"/>
    <w:rsid w:val="003C3824"/>
    <w:rsid w:val="003C3F9B"/>
    <w:rsid w:val="003C6C51"/>
    <w:rsid w:val="003D064E"/>
    <w:rsid w:val="003D137E"/>
    <w:rsid w:val="003D3015"/>
    <w:rsid w:val="003D3891"/>
    <w:rsid w:val="003D38F2"/>
    <w:rsid w:val="003D3C78"/>
    <w:rsid w:val="003D4255"/>
    <w:rsid w:val="003D4C24"/>
    <w:rsid w:val="003D6918"/>
    <w:rsid w:val="003D7552"/>
    <w:rsid w:val="003E12F3"/>
    <w:rsid w:val="003E1A2D"/>
    <w:rsid w:val="003E1C80"/>
    <w:rsid w:val="003E3856"/>
    <w:rsid w:val="003E3B1A"/>
    <w:rsid w:val="003E4829"/>
    <w:rsid w:val="004010B7"/>
    <w:rsid w:val="00403D36"/>
    <w:rsid w:val="00403E4E"/>
    <w:rsid w:val="004041C0"/>
    <w:rsid w:val="00404393"/>
    <w:rsid w:val="004071D7"/>
    <w:rsid w:val="00407D1E"/>
    <w:rsid w:val="0041100D"/>
    <w:rsid w:val="00411CDE"/>
    <w:rsid w:val="00411DA0"/>
    <w:rsid w:val="0041217F"/>
    <w:rsid w:val="00413D87"/>
    <w:rsid w:val="004143EC"/>
    <w:rsid w:val="00414B79"/>
    <w:rsid w:val="00415694"/>
    <w:rsid w:val="004157FC"/>
    <w:rsid w:val="00417426"/>
    <w:rsid w:val="00420A4D"/>
    <w:rsid w:val="00421DD2"/>
    <w:rsid w:val="0042329A"/>
    <w:rsid w:val="00424569"/>
    <w:rsid w:val="0042555C"/>
    <w:rsid w:val="004261DE"/>
    <w:rsid w:val="00427116"/>
    <w:rsid w:val="0042715E"/>
    <w:rsid w:val="0042798D"/>
    <w:rsid w:val="0043154B"/>
    <w:rsid w:val="004315EB"/>
    <w:rsid w:val="00432548"/>
    <w:rsid w:val="00432A4F"/>
    <w:rsid w:val="00433B11"/>
    <w:rsid w:val="0043538F"/>
    <w:rsid w:val="00435860"/>
    <w:rsid w:val="004366DD"/>
    <w:rsid w:val="00437504"/>
    <w:rsid w:val="00440B9A"/>
    <w:rsid w:val="0044311F"/>
    <w:rsid w:val="004459CE"/>
    <w:rsid w:val="00445EEC"/>
    <w:rsid w:val="00446057"/>
    <w:rsid w:val="004463DE"/>
    <w:rsid w:val="004518F2"/>
    <w:rsid w:val="00452B02"/>
    <w:rsid w:val="0045334B"/>
    <w:rsid w:val="004534C1"/>
    <w:rsid w:val="0045394E"/>
    <w:rsid w:val="00455D49"/>
    <w:rsid w:val="00456040"/>
    <w:rsid w:val="00456FD8"/>
    <w:rsid w:val="00457A68"/>
    <w:rsid w:val="00457CFC"/>
    <w:rsid w:val="00460F6E"/>
    <w:rsid w:val="0046100F"/>
    <w:rsid w:val="00461E9B"/>
    <w:rsid w:val="00462581"/>
    <w:rsid w:val="004625BE"/>
    <w:rsid w:val="004628B4"/>
    <w:rsid w:val="004653A7"/>
    <w:rsid w:val="00465874"/>
    <w:rsid w:val="00465C6F"/>
    <w:rsid w:val="00467E1F"/>
    <w:rsid w:val="0047053A"/>
    <w:rsid w:val="00470875"/>
    <w:rsid w:val="00470CD8"/>
    <w:rsid w:val="00470CE4"/>
    <w:rsid w:val="004722CC"/>
    <w:rsid w:val="004729E9"/>
    <w:rsid w:val="00475DFB"/>
    <w:rsid w:val="004775D4"/>
    <w:rsid w:val="00477C84"/>
    <w:rsid w:val="0048214A"/>
    <w:rsid w:val="004822C8"/>
    <w:rsid w:val="0048303B"/>
    <w:rsid w:val="004837F2"/>
    <w:rsid w:val="0048521B"/>
    <w:rsid w:val="00485C6A"/>
    <w:rsid w:val="00486C9D"/>
    <w:rsid w:val="00486F6E"/>
    <w:rsid w:val="00490CDE"/>
    <w:rsid w:val="004912E6"/>
    <w:rsid w:val="00491469"/>
    <w:rsid w:val="0049167B"/>
    <w:rsid w:val="00491734"/>
    <w:rsid w:val="004959A5"/>
    <w:rsid w:val="0049680B"/>
    <w:rsid w:val="004A0127"/>
    <w:rsid w:val="004A2FE8"/>
    <w:rsid w:val="004A31D1"/>
    <w:rsid w:val="004A35FC"/>
    <w:rsid w:val="004A58F1"/>
    <w:rsid w:val="004B20A8"/>
    <w:rsid w:val="004B392B"/>
    <w:rsid w:val="004B43E1"/>
    <w:rsid w:val="004B4F3E"/>
    <w:rsid w:val="004B6F6A"/>
    <w:rsid w:val="004B7202"/>
    <w:rsid w:val="004B753D"/>
    <w:rsid w:val="004C0903"/>
    <w:rsid w:val="004C0A79"/>
    <w:rsid w:val="004C0E9E"/>
    <w:rsid w:val="004C2179"/>
    <w:rsid w:val="004C25A1"/>
    <w:rsid w:val="004C28B2"/>
    <w:rsid w:val="004C3867"/>
    <w:rsid w:val="004C43A3"/>
    <w:rsid w:val="004C541D"/>
    <w:rsid w:val="004C5CAB"/>
    <w:rsid w:val="004C776C"/>
    <w:rsid w:val="004C7823"/>
    <w:rsid w:val="004D01E1"/>
    <w:rsid w:val="004D09B3"/>
    <w:rsid w:val="004D18C8"/>
    <w:rsid w:val="004D275A"/>
    <w:rsid w:val="004D7EF4"/>
    <w:rsid w:val="004E006A"/>
    <w:rsid w:val="004E02CA"/>
    <w:rsid w:val="004E0366"/>
    <w:rsid w:val="004E054B"/>
    <w:rsid w:val="004E2C0B"/>
    <w:rsid w:val="004E4A1E"/>
    <w:rsid w:val="004E5F30"/>
    <w:rsid w:val="004E6826"/>
    <w:rsid w:val="004E6A83"/>
    <w:rsid w:val="004E743E"/>
    <w:rsid w:val="004E7F5C"/>
    <w:rsid w:val="004F0252"/>
    <w:rsid w:val="004F1A5E"/>
    <w:rsid w:val="004F2449"/>
    <w:rsid w:val="004F468A"/>
    <w:rsid w:val="004F55BC"/>
    <w:rsid w:val="004F59F3"/>
    <w:rsid w:val="004F6939"/>
    <w:rsid w:val="004F69CC"/>
    <w:rsid w:val="004F7181"/>
    <w:rsid w:val="004F73CB"/>
    <w:rsid w:val="00500C67"/>
    <w:rsid w:val="00501832"/>
    <w:rsid w:val="00501B2F"/>
    <w:rsid w:val="00501FB8"/>
    <w:rsid w:val="00503101"/>
    <w:rsid w:val="00503638"/>
    <w:rsid w:val="00503C2E"/>
    <w:rsid w:val="00504937"/>
    <w:rsid w:val="00507797"/>
    <w:rsid w:val="00510A99"/>
    <w:rsid w:val="00511486"/>
    <w:rsid w:val="0051155E"/>
    <w:rsid w:val="00514952"/>
    <w:rsid w:val="00514CCB"/>
    <w:rsid w:val="00516279"/>
    <w:rsid w:val="005173CA"/>
    <w:rsid w:val="005175D9"/>
    <w:rsid w:val="005219E8"/>
    <w:rsid w:val="0052274E"/>
    <w:rsid w:val="00522DD0"/>
    <w:rsid w:val="00524D18"/>
    <w:rsid w:val="0052534C"/>
    <w:rsid w:val="00532413"/>
    <w:rsid w:val="00532BC3"/>
    <w:rsid w:val="0053308A"/>
    <w:rsid w:val="00533DFB"/>
    <w:rsid w:val="005349E5"/>
    <w:rsid w:val="00537E7D"/>
    <w:rsid w:val="00540B92"/>
    <w:rsid w:val="00541302"/>
    <w:rsid w:val="00545649"/>
    <w:rsid w:val="005458C4"/>
    <w:rsid w:val="005464FC"/>
    <w:rsid w:val="00546B08"/>
    <w:rsid w:val="00551DA1"/>
    <w:rsid w:val="00552C1D"/>
    <w:rsid w:val="005539D4"/>
    <w:rsid w:val="00553A66"/>
    <w:rsid w:val="00554B05"/>
    <w:rsid w:val="00555296"/>
    <w:rsid w:val="005553C6"/>
    <w:rsid w:val="00560654"/>
    <w:rsid w:val="005619FE"/>
    <w:rsid w:val="00562AF8"/>
    <w:rsid w:val="00563C52"/>
    <w:rsid w:val="00564A68"/>
    <w:rsid w:val="00567BF1"/>
    <w:rsid w:val="005711F8"/>
    <w:rsid w:val="00572218"/>
    <w:rsid w:val="00572E62"/>
    <w:rsid w:val="00574080"/>
    <w:rsid w:val="00576EA9"/>
    <w:rsid w:val="005770D7"/>
    <w:rsid w:val="00577CBD"/>
    <w:rsid w:val="00580717"/>
    <w:rsid w:val="00580931"/>
    <w:rsid w:val="005830F2"/>
    <w:rsid w:val="005842A4"/>
    <w:rsid w:val="0058515E"/>
    <w:rsid w:val="00587104"/>
    <w:rsid w:val="00587A2D"/>
    <w:rsid w:val="00590A1B"/>
    <w:rsid w:val="00593954"/>
    <w:rsid w:val="00596133"/>
    <w:rsid w:val="0059719C"/>
    <w:rsid w:val="005A1FD4"/>
    <w:rsid w:val="005A2DA7"/>
    <w:rsid w:val="005A57C6"/>
    <w:rsid w:val="005B1804"/>
    <w:rsid w:val="005B34E2"/>
    <w:rsid w:val="005B4D71"/>
    <w:rsid w:val="005C0AD1"/>
    <w:rsid w:val="005C15EA"/>
    <w:rsid w:val="005C20C0"/>
    <w:rsid w:val="005C268E"/>
    <w:rsid w:val="005C28E3"/>
    <w:rsid w:val="005C2E6D"/>
    <w:rsid w:val="005C5001"/>
    <w:rsid w:val="005C5249"/>
    <w:rsid w:val="005C5585"/>
    <w:rsid w:val="005D084C"/>
    <w:rsid w:val="005D0919"/>
    <w:rsid w:val="005D09E3"/>
    <w:rsid w:val="005D14F9"/>
    <w:rsid w:val="005D40BC"/>
    <w:rsid w:val="005D41B5"/>
    <w:rsid w:val="005D48EB"/>
    <w:rsid w:val="005E26C2"/>
    <w:rsid w:val="005E2787"/>
    <w:rsid w:val="005E3386"/>
    <w:rsid w:val="005E3591"/>
    <w:rsid w:val="005E3955"/>
    <w:rsid w:val="005E3A94"/>
    <w:rsid w:val="005E56D6"/>
    <w:rsid w:val="005E7A83"/>
    <w:rsid w:val="005F3C82"/>
    <w:rsid w:val="005F4436"/>
    <w:rsid w:val="005F446F"/>
    <w:rsid w:val="005F5CC7"/>
    <w:rsid w:val="005F6155"/>
    <w:rsid w:val="005F6692"/>
    <w:rsid w:val="005F7216"/>
    <w:rsid w:val="005F76C9"/>
    <w:rsid w:val="00601682"/>
    <w:rsid w:val="0060170C"/>
    <w:rsid w:val="006036F9"/>
    <w:rsid w:val="0060380E"/>
    <w:rsid w:val="0060628E"/>
    <w:rsid w:val="006106A6"/>
    <w:rsid w:val="00610781"/>
    <w:rsid w:val="00610FD5"/>
    <w:rsid w:val="0061190B"/>
    <w:rsid w:val="00611F9D"/>
    <w:rsid w:val="0061319B"/>
    <w:rsid w:val="00616972"/>
    <w:rsid w:val="00621218"/>
    <w:rsid w:val="006228D9"/>
    <w:rsid w:val="00623F9E"/>
    <w:rsid w:val="006264B0"/>
    <w:rsid w:val="0063062C"/>
    <w:rsid w:val="00632417"/>
    <w:rsid w:val="00633D70"/>
    <w:rsid w:val="00634366"/>
    <w:rsid w:val="0063444F"/>
    <w:rsid w:val="00637231"/>
    <w:rsid w:val="0064102F"/>
    <w:rsid w:val="006413BA"/>
    <w:rsid w:val="00641D2F"/>
    <w:rsid w:val="006455B3"/>
    <w:rsid w:val="006531A0"/>
    <w:rsid w:val="00654C88"/>
    <w:rsid w:val="00657579"/>
    <w:rsid w:val="00657926"/>
    <w:rsid w:val="00660939"/>
    <w:rsid w:val="00661C9E"/>
    <w:rsid w:val="006627B7"/>
    <w:rsid w:val="00663436"/>
    <w:rsid w:val="00664A12"/>
    <w:rsid w:val="00664E99"/>
    <w:rsid w:val="00666E52"/>
    <w:rsid w:val="006708B6"/>
    <w:rsid w:val="00670D8A"/>
    <w:rsid w:val="00671F06"/>
    <w:rsid w:val="00672B11"/>
    <w:rsid w:val="00672F40"/>
    <w:rsid w:val="00673139"/>
    <w:rsid w:val="0067478F"/>
    <w:rsid w:val="006762A8"/>
    <w:rsid w:val="00677651"/>
    <w:rsid w:val="00680BB5"/>
    <w:rsid w:val="00681416"/>
    <w:rsid w:val="00681C33"/>
    <w:rsid w:val="00682D4B"/>
    <w:rsid w:val="006841B1"/>
    <w:rsid w:val="006848DF"/>
    <w:rsid w:val="006851C9"/>
    <w:rsid w:val="006900BF"/>
    <w:rsid w:val="006908C6"/>
    <w:rsid w:val="0069155E"/>
    <w:rsid w:val="00692B96"/>
    <w:rsid w:val="00694B8B"/>
    <w:rsid w:val="0069681E"/>
    <w:rsid w:val="00696919"/>
    <w:rsid w:val="00697980"/>
    <w:rsid w:val="00697C9E"/>
    <w:rsid w:val="006A1C5C"/>
    <w:rsid w:val="006A35A5"/>
    <w:rsid w:val="006A5EA9"/>
    <w:rsid w:val="006A689F"/>
    <w:rsid w:val="006A7940"/>
    <w:rsid w:val="006A7CAF"/>
    <w:rsid w:val="006B42C2"/>
    <w:rsid w:val="006B4501"/>
    <w:rsid w:val="006B5187"/>
    <w:rsid w:val="006B621E"/>
    <w:rsid w:val="006B79CF"/>
    <w:rsid w:val="006B7B58"/>
    <w:rsid w:val="006C1067"/>
    <w:rsid w:val="006C1236"/>
    <w:rsid w:val="006C195B"/>
    <w:rsid w:val="006C445A"/>
    <w:rsid w:val="006C4CDF"/>
    <w:rsid w:val="006C4E41"/>
    <w:rsid w:val="006C5CF4"/>
    <w:rsid w:val="006C78B2"/>
    <w:rsid w:val="006D1030"/>
    <w:rsid w:val="006D1239"/>
    <w:rsid w:val="006D1DCC"/>
    <w:rsid w:val="006D3160"/>
    <w:rsid w:val="006D44CC"/>
    <w:rsid w:val="006D61D1"/>
    <w:rsid w:val="006D74E8"/>
    <w:rsid w:val="006E0801"/>
    <w:rsid w:val="006E20CA"/>
    <w:rsid w:val="006E44C1"/>
    <w:rsid w:val="006E46AE"/>
    <w:rsid w:val="006E64FE"/>
    <w:rsid w:val="006F0711"/>
    <w:rsid w:val="006F08D8"/>
    <w:rsid w:val="006F0DA8"/>
    <w:rsid w:val="006F26C4"/>
    <w:rsid w:val="006F29FF"/>
    <w:rsid w:val="006F2D97"/>
    <w:rsid w:val="006F3A64"/>
    <w:rsid w:val="006F3D7B"/>
    <w:rsid w:val="006F4113"/>
    <w:rsid w:val="006F596D"/>
    <w:rsid w:val="006F5C4A"/>
    <w:rsid w:val="006F6751"/>
    <w:rsid w:val="006F678F"/>
    <w:rsid w:val="00701C80"/>
    <w:rsid w:val="00702642"/>
    <w:rsid w:val="007052AD"/>
    <w:rsid w:val="007064B8"/>
    <w:rsid w:val="007068CD"/>
    <w:rsid w:val="00710A82"/>
    <w:rsid w:val="00710CC1"/>
    <w:rsid w:val="00712C36"/>
    <w:rsid w:val="00715E1D"/>
    <w:rsid w:val="00716D04"/>
    <w:rsid w:val="00716DB4"/>
    <w:rsid w:val="0071734E"/>
    <w:rsid w:val="007174A9"/>
    <w:rsid w:val="00717630"/>
    <w:rsid w:val="00723750"/>
    <w:rsid w:val="00724F14"/>
    <w:rsid w:val="00725352"/>
    <w:rsid w:val="00726015"/>
    <w:rsid w:val="0072622A"/>
    <w:rsid w:val="00726273"/>
    <w:rsid w:val="00726364"/>
    <w:rsid w:val="00726CAE"/>
    <w:rsid w:val="00727477"/>
    <w:rsid w:val="00731B1C"/>
    <w:rsid w:val="00731D8E"/>
    <w:rsid w:val="0073258D"/>
    <w:rsid w:val="00733B5C"/>
    <w:rsid w:val="007351D0"/>
    <w:rsid w:val="007358A5"/>
    <w:rsid w:val="00735D46"/>
    <w:rsid w:val="00736A5A"/>
    <w:rsid w:val="007410F6"/>
    <w:rsid w:val="00742184"/>
    <w:rsid w:val="0074250F"/>
    <w:rsid w:val="00742EA2"/>
    <w:rsid w:val="00754A68"/>
    <w:rsid w:val="007575AF"/>
    <w:rsid w:val="0076234D"/>
    <w:rsid w:val="00762BDF"/>
    <w:rsid w:val="00762F7E"/>
    <w:rsid w:val="00763C0B"/>
    <w:rsid w:val="00763FD3"/>
    <w:rsid w:val="007640C3"/>
    <w:rsid w:val="0076422D"/>
    <w:rsid w:val="00764CD9"/>
    <w:rsid w:val="00765BEA"/>
    <w:rsid w:val="00766385"/>
    <w:rsid w:val="007675D2"/>
    <w:rsid w:val="00770306"/>
    <w:rsid w:val="00770B29"/>
    <w:rsid w:val="00772426"/>
    <w:rsid w:val="00776D2E"/>
    <w:rsid w:val="00776D4C"/>
    <w:rsid w:val="007803E2"/>
    <w:rsid w:val="00783FA0"/>
    <w:rsid w:val="00784098"/>
    <w:rsid w:val="00784C62"/>
    <w:rsid w:val="00787D42"/>
    <w:rsid w:val="007904D1"/>
    <w:rsid w:val="00790DC3"/>
    <w:rsid w:val="00791F5C"/>
    <w:rsid w:val="00793316"/>
    <w:rsid w:val="0079362F"/>
    <w:rsid w:val="007938CA"/>
    <w:rsid w:val="00793DA0"/>
    <w:rsid w:val="00797804"/>
    <w:rsid w:val="007A0AAD"/>
    <w:rsid w:val="007A0C56"/>
    <w:rsid w:val="007A23CF"/>
    <w:rsid w:val="007A3FEE"/>
    <w:rsid w:val="007A41B3"/>
    <w:rsid w:val="007A49B4"/>
    <w:rsid w:val="007B06B5"/>
    <w:rsid w:val="007B0FA7"/>
    <w:rsid w:val="007B15B2"/>
    <w:rsid w:val="007B1F6E"/>
    <w:rsid w:val="007B2C7E"/>
    <w:rsid w:val="007B322F"/>
    <w:rsid w:val="007B3724"/>
    <w:rsid w:val="007B6326"/>
    <w:rsid w:val="007B6C8F"/>
    <w:rsid w:val="007B6FC4"/>
    <w:rsid w:val="007B749B"/>
    <w:rsid w:val="007B7AEF"/>
    <w:rsid w:val="007B7E74"/>
    <w:rsid w:val="007C04BD"/>
    <w:rsid w:val="007C174F"/>
    <w:rsid w:val="007C4E12"/>
    <w:rsid w:val="007C5507"/>
    <w:rsid w:val="007C588B"/>
    <w:rsid w:val="007C635C"/>
    <w:rsid w:val="007C72AA"/>
    <w:rsid w:val="007C75DE"/>
    <w:rsid w:val="007D050E"/>
    <w:rsid w:val="007D0F9C"/>
    <w:rsid w:val="007D13F9"/>
    <w:rsid w:val="007D6339"/>
    <w:rsid w:val="007D6BBF"/>
    <w:rsid w:val="007D6D7F"/>
    <w:rsid w:val="007E247B"/>
    <w:rsid w:val="007E2B54"/>
    <w:rsid w:val="007E5FFB"/>
    <w:rsid w:val="007E69F1"/>
    <w:rsid w:val="007E6A75"/>
    <w:rsid w:val="007F0320"/>
    <w:rsid w:val="007F05A4"/>
    <w:rsid w:val="007F0DC4"/>
    <w:rsid w:val="007F155E"/>
    <w:rsid w:val="007F3302"/>
    <w:rsid w:val="007F3F53"/>
    <w:rsid w:val="007F4C43"/>
    <w:rsid w:val="007F555F"/>
    <w:rsid w:val="007F6891"/>
    <w:rsid w:val="007F74B1"/>
    <w:rsid w:val="007F7621"/>
    <w:rsid w:val="00800C38"/>
    <w:rsid w:val="008019FD"/>
    <w:rsid w:val="008032B4"/>
    <w:rsid w:val="00804AD4"/>
    <w:rsid w:val="008052BE"/>
    <w:rsid w:val="0080773F"/>
    <w:rsid w:val="00810917"/>
    <w:rsid w:val="00812BDD"/>
    <w:rsid w:val="008134E4"/>
    <w:rsid w:val="00814864"/>
    <w:rsid w:val="008154B5"/>
    <w:rsid w:val="00815D13"/>
    <w:rsid w:val="00816E30"/>
    <w:rsid w:val="00820D5C"/>
    <w:rsid w:val="008213E3"/>
    <w:rsid w:val="008240B2"/>
    <w:rsid w:val="00824F68"/>
    <w:rsid w:val="00825200"/>
    <w:rsid w:val="00825B49"/>
    <w:rsid w:val="008269F9"/>
    <w:rsid w:val="00827C46"/>
    <w:rsid w:val="0083193F"/>
    <w:rsid w:val="00831DC3"/>
    <w:rsid w:val="00832388"/>
    <w:rsid w:val="00833229"/>
    <w:rsid w:val="00833F7B"/>
    <w:rsid w:val="00837406"/>
    <w:rsid w:val="008409F7"/>
    <w:rsid w:val="00841E9B"/>
    <w:rsid w:val="0084368D"/>
    <w:rsid w:val="00844D6A"/>
    <w:rsid w:val="00850390"/>
    <w:rsid w:val="00850E21"/>
    <w:rsid w:val="00851007"/>
    <w:rsid w:val="00852AFB"/>
    <w:rsid w:val="00853829"/>
    <w:rsid w:val="00854BFA"/>
    <w:rsid w:val="00855BE5"/>
    <w:rsid w:val="008560AD"/>
    <w:rsid w:val="0086065B"/>
    <w:rsid w:val="00860FB4"/>
    <w:rsid w:val="008619DD"/>
    <w:rsid w:val="00861D4F"/>
    <w:rsid w:val="00861EB5"/>
    <w:rsid w:val="00862504"/>
    <w:rsid w:val="0086263D"/>
    <w:rsid w:val="00862A0F"/>
    <w:rsid w:val="00863372"/>
    <w:rsid w:val="008634CA"/>
    <w:rsid w:val="00864D19"/>
    <w:rsid w:val="00865132"/>
    <w:rsid w:val="0086574C"/>
    <w:rsid w:val="00866195"/>
    <w:rsid w:val="00867D02"/>
    <w:rsid w:val="008700DF"/>
    <w:rsid w:val="00871B8D"/>
    <w:rsid w:val="00871E54"/>
    <w:rsid w:val="00873126"/>
    <w:rsid w:val="00873BC3"/>
    <w:rsid w:val="00873E12"/>
    <w:rsid w:val="0087403C"/>
    <w:rsid w:val="00875924"/>
    <w:rsid w:val="00877ABC"/>
    <w:rsid w:val="00880470"/>
    <w:rsid w:val="00881192"/>
    <w:rsid w:val="008817BB"/>
    <w:rsid w:val="008822EA"/>
    <w:rsid w:val="00882E53"/>
    <w:rsid w:val="00883FEC"/>
    <w:rsid w:val="008872DF"/>
    <w:rsid w:val="008903F3"/>
    <w:rsid w:val="0089265C"/>
    <w:rsid w:val="0089308D"/>
    <w:rsid w:val="008931FA"/>
    <w:rsid w:val="00893620"/>
    <w:rsid w:val="008960C6"/>
    <w:rsid w:val="0089675B"/>
    <w:rsid w:val="00896D16"/>
    <w:rsid w:val="0089763E"/>
    <w:rsid w:val="00897B82"/>
    <w:rsid w:val="008A0A60"/>
    <w:rsid w:val="008A1970"/>
    <w:rsid w:val="008A1CF2"/>
    <w:rsid w:val="008A4739"/>
    <w:rsid w:val="008A7306"/>
    <w:rsid w:val="008A735C"/>
    <w:rsid w:val="008A75FB"/>
    <w:rsid w:val="008A7E00"/>
    <w:rsid w:val="008B131D"/>
    <w:rsid w:val="008B3F9D"/>
    <w:rsid w:val="008B7342"/>
    <w:rsid w:val="008B7879"/>
    <w:rsid w:val="008C133D"/>
    <w:rsid w:val="008C1C1E"/>
    <w:rsid w:val="008C2247"/>
    <w:rsid w:val="008C2931"/>
    <w:rsid w:val="008C29D4"/>
    <w:rsid w:val="008C7D94"/>
    <w:rsid w:val="008D0987"/>
    <w:rsid w:val="008D10CF"/>
    <w:rsid w:val="008D1D98"/>
    <w:rsid w:val="008D3459"/>
    <w:rsid w:val="008D3F2D"/>
    <w:rsid w:val="008D4D36"/>
    <w:rsid w:val="008D7510"/>
    <w:rsid w:val="008E038C"/>
    <w:rsid w:val="008E519E"/>
    <w:rsid w:val="008E7C13"/>
    <w:rsid w:val="008F00A9"/>
    <w:rsid w:val="008F1200"/>
    <w:rsid w:val="008F1617"/>
    <w:rsid w:val="008F26A1"/>
    <w:rsid w:val="008F27E0"/>
    <w:rsid w:val="008F2868"/>
    <w:rsid w:val="008F292C"/>
    <w:rsid w:val="008F2B44"/>
    <w:rsid w:val="008F37D7"/>
    <w:rsid w:val="008F4A30"/>
    <w:rsid w:val="008F4E20"/>
    <w:rsid w:val="008F52A3"/>
    <w:rsid w:val="008F5CBE"/>
    <w:rsid w:val="008F73D5"/>
    <w:rsid w:val="008F7471"/>
    <w:rsid w:val="00901CC5"/>
    <w:rsid w:val="00904004"/>
    <w:rsid w:val="00904400"/>
    <w:rsid w:val="00904A2C"/>
    <w:rsid w:val="00907060"/>
    <w:rsid w:val="00907FCA"/>
    <w:rsid w:val="0091255A"/>
    <w:rsid w:val="00912F8E"/>
    <w:rsid w:val="0091319D"/>
    <w:rsid w:val="00915FFE"/>
    <w:rsid w:val="0092412C"/>
    <w:rsid w:val="009256FD"/>
    <w:rsid w:val="00926463"/>
    <w:rsid w:val="009360C6"/>
    <w:rsid w:val="009407E7"/>
    <w:rsid w:val="00940BFF"/>
    <w:rsid w:val="00940E73"/>
    <w:rsid w:val="009418AD"/>
    <w:rsid w:val="00946ECD"/>
    <w:rsid w:val="009479CE"/>
    <w:rsid w:val="00950013"/>
    <w:rsid w:val="009518C1"/>
    <w:rsid w:val="00951A7A"/>
    <w:rsid w:val="00951F6C"/>
    <w:rsid w:val="00954292"/>
    <w:rsid w:val="00954447"/>
    <w:rsid w:val="00957A29"/>
    <w:rsid w:val="0096018B"/>
    <w:rsid w:val="00960232"/>
    <w:rsid w:val="009604A1"/>
    <w:rsid w:val="009636BC"/>
    <w:rsid w:val="00963705"/>
    <w:rsid w:val="009646F0"/>
    <w:rsid w:val="009674BE"/>
    <w:rsid w:val="0096755A"/>
    <w:rsid w:val="00970EC7"/>
    <w:rsid w:val="0097144F"/>
    <w:rsid w:val="0097191C"/>
    <w:rsid w:val="00971C7D"/>
    <w:rsid w:val="0097291C"/>
    <w:rsid w:val="00972995"/>
    <w:rsid w:val="009769C7"/>
    <w:rsid w:val="0097712C"/>
    <w:rsid w:val="00977367"/>
    <w:rsid w:val="00980064"/>
    <w:rsid w:val="00980BC0"/>
    <w:rsid w:val="00981DF9"/>
    <w:rsid w:val="00982D66"/>
    <w:rsid w:val="009840AE"/>
    <w:rsid w:val="00984F00"/>
    <w:rsid w:val="009852DC"/>
    <w:rsid w:val="00985AFD"/>
    <w:rsid w:val="00986480"/>
    <w:rsid w:val="0098749E"/>
    <w:rsid w:val="0099108C"/>
    <w:rsid w:val="009910A5"/>
    <w:rsid w:val="0099121D"/>
    <w:rsid w:val="00991F9B"/>
    <w:rsid w:val="00993F13"/>
    <w:rsid w:val="009952C8"/>
    <w:rsid w:val="00995715"/>
    <w:rsid w:val="009965A5"/>
    <w:rsid w:val="009A0885"/>
    <w:rsid w:val="009A3EB9"/>
    <w:rsid w:val="009A6D84"/>
    <w:rsid w:val="009A7839"/>
    <w:rsid w:val="009B2C64"/>
    <w:rsid w:val="009B53BE"/>
    <w:rsid w:val="009B57F0"/>
    <w:rsid w:val="009B619C"/>
    <w:rsid w:val="009B765B"/>
    <w:rsid w:val="009C06E2"/>
    <w:rsid w:val="009C4B9E"/>
    <w:rsid w:val="009C572E"/>
    <w:rsid w:val="009C66DF"/>
    <w:rsid w:val="009C6806"/>
    <w:rsid w:val="009C6B1A"/>
    <w:rsid w:val="009D190B"/>
    <w:rsid w:val="009D195C"/>
    <w:rsid w:val="009D299E"/>
    <w:rsid w:val="009E10B2"/>
    <w:rsid w:val="009E2701"/>
    <w:rsid w:val="009E2862"/>
    <w:rsid w:val="009E2944"/>
    <w:rsid w:val="009E404E"/>
    <w:rsid w:val="009E4778"/>
    <w:rsid w:val="009E49AD"/>
    <w:rsid w:val="009E5620"/>
    <w:rsid w:val="009E5A5E"/>
    <w:rsid w:val="009E5E92"/>
    <w:rsid w:val="009E724B"/>
    <w:rsid w:val="009F04D5"/>
    <w:rsid w:val="009F1C39"/>
    <w:rsid w:val="009F2B96"/>
    <w:rsid w:val="009F3107"/>
    <w:rsid w:val="009F3552"/>
    <w:rsid w:val="009F40DE"/>
    <w:rsid w:val="009F7B62"/>
    <w:rsid w:val="00A0067C"/>
    <w:rsid w:val="00A00EC7"/>
    <w:rsid w:val="00A015DF"/>
    <w:rsid w:val="00A042C7"/>
    <w:rsid w:val="00A045BD"/>
    <w:rsid w:val="00A12B16"/>
    <w:rsid w:val="00A12B86"/>
    <w:rsid w:val="00A13DF2"/>
    <w:rsid w:val="00A142B5"/>
    <w:rsid w:val="00A148C0"/>
    <w:rsid w:val="00A15144"/>
    <w:rsid w:val="00A17243"/>
    <w:rsid w:val="00A17C43"/>
    <w:rsid w:val="00A214EB"/>
    <w:rsid w:val="00A21F55"/>
    <w:rsid w:val="00A22763"/>
    <w:rsid w:val="00A2492D"/>
    <w:rsid w:val="00A24EA9"/>
    <w:rsid w:val="00A26DD5"/>
    <w:rsid w:val="00A30473"/>
    <w:rsid w:val="00A31631"/>
    <w:rsid w:val="00A32834"/>
    <w:rsid w:val="00A334E0"/>
    <w:rsid w:val="00A35A27"/>
    <w:rsid w:val="00A35AF7"/>
    <w:rsid w:val="00A41738"/>
    <w:rsid w:val="00A42350"/>
    <w:rsid w:val="00A47B77"/>
    <w:rsid w:val="00A52061"/>
    <w:rsid w:val="00A52DDF"/>
    <w:rsid w:val="00A53162"/>
    <w:rsid w:val="00A57661"/>
    <w:rsid w:val="00A57C72"/>
    <w:rsid w:val="00A6145F"/>
    <w:rsid w:val="00A619EF"/>
    <w:rsid w:val="00A623DC"/>
    <w:rsid w:val="00A63B2C"/>
    <w:rsid w:val="00A649A5"/>
    <w:rsid w:val="00A70EBF"/>
    <w:rsid w:val="00A721AE"/>
    <w:rsid w:val="00A72A2C"/>
    <w:rsid w:val="00A7367B"/>
    <w:rsid w:val="00A75B0E"/>
    <w:rsid w:val="00A76361"/>
    <w:rsid w:val="00A765D2"/>
    <w:rsid w:val="00A765E6"/>
    <w:rsid w:val="00A768C9"/>
    <w:rsid w:val="00A770D7"/>
    <w:rsid w:val="00A77F8D"/>
    <w:rsid w:val="00A77FBC"/>
    <w:rsid w:val="00A8097E"/>
    <w:rsid w:val="00A814F4"/>
    <w:rsid w:val="00A82136"/>
    <w:rsid w:val="00A832C4"/>
    <w:rsid w:val="00A83EBE"/>
    <w:rsid w:val="00A8540A"/>
    <w:rsid w:val="00A8655C"/>
    <w:rsid w:val="00A866E6"/>
    <w:rsid w:val="00A9311E"/>
    <w:rsid w:val="00A93782"/>
    <w:rsid w:val="00A9440D"/>
    <w:rsid w:val="00A94C46"/>
    <w:rsid w:val="00A9564F"/>
    <w:rsid w:val="00A95665"/>
    <w:rsid w:val="00A958B9"/>
    <w:rsid w:val="00A95C72"/>
    <w:rsid w:val="00A9618F"/>
    <w:rsid w:val="00A964F7"/>
    <w:rsid w:val="00AA0F87"/>
    <w:rsid w:val="00AA17B7"/>
    <w:rsid w:val="00AA2C75"/>
    <w:rsid w:val="00AA2F19"/>
    <w:rsid w:val="00AA3E8C"/>
    <w:rsid w:val="00AA44E1"/>
    <w:rsid w:val="00AA46F1"/>
    <w:rsid w:val="00AA4A02"/>
    <w:rsid w:val="00AA70E0"/>
    <w:rsid w:val="00AB04ED"/>
    <w:rsid w:val="00AB0ACF"/>
    <w:rsid w:val="00AB0F7C"/>
    <w:rsid w:val="00AB1DB7"/>
    <w:rsid w:val="00AB2CFA"/>
    <w:rsid w:val="00AB4160"/>
    <w:rsid w:val="00AB4EFA"/>
    <w:rsid w:val="00AB528F"/>
    <w:rsid w:val="00AB6E61"/>
    <w:rsid w:val="00AB7334"/>
    <w:rsid w:val="00AB7CC5"/>
    <w:rsid w:val="00AC063C"/>
    <w:rsid w:val="00AC13B8"/>
    <w:rsid w:val="00AC1573"/>
    <w:rsid w:val="00AC23FF"/>
    <w:rsid w:val="00AC4696"/>
    <w:rsid w:val="00AC63C5"/>
    <w:rsid w:val="00AC7A12"/>
    <w:rsid w:val="00AC7A40"/>
    <w:rsid w:val="00AC7C1D"/>
    <w:rsid w:val="00AD0301"/>
    <w:rsid w:val="00AD11CF"/>
    <w:rsid w:val="00AD1FEB"/>
    <w:rsid w:val="00AD2232"/>
    <w:rsid w:val="00AD37BD"/>
    <w:rsid w:val="00AD3AE7"/>
    <w:rsid w:val="00AD491A"/>
    <w:rsid w:val="00AD4953"/>
    <w:rsid w:val="00AD63A1"/>
    <w:rsid w:val="00AD7467"/>
    <w:rsid w:val="00AD7F80"/>
    <w:rsid w:val="00AE19F1"/>
    <w:rsid w:val="00AE1D57"/>
    <w:rsid w:val="00AE2A1E"/>
    <w:rsid w:val="00AE33F4"/>
    <w:rsid w:val="00AE3A00"/>
    <w:rsid w:val="00AE5BE8"/>
    <w:rsid w:val="00AE65E3"/>
    <w:rsid w:val="00AF0D7D"/>
    <w:rsid w:val="00AF119F"/>
    <w:rsid w:val="00AF12D7"/>
    <w:rsid w:val="00AF231E"/>
    <w:rsid w:val="00AF43FC"/>
    <w:rsid w:val="00B01D83"/>
    <w:rsid w:val="00B031E2"/>
    <w:rsid w:val="00B04359"/>
    <w:rsid w:val="00B06A27"/>
    <w:rsid w:val="00B07820"/>
    <w:rsid w:val="00B07D2C"/>
    <w:rsid w:val="00B10188"/>
    <w:rsid w:val="00B11A25"/>
    <w:rsid w:val="00B12555"/>
    <w:rsid w:val="00B12EA1"/>
    <w:rsid w:val="00B15380"/>
    <w:rsid w:val="00B16571"/>
    <w:rsid w:val="00B16F7D"/>
    <w:rsid w:val="00B20C85"/>
    <w:rsid w:val="00B22959"/>
    <w:rsid w:val="00B23128"/>
    <w:rsid w:val="00B2441A"/>
    <w:rsid w:val="00B2472D"/>
    <w:rsid w:val="00B2578B"/>
    <w:rsid w:val="00B263EA"/>
    <w:rsid w:val="00B26925"/>
    <w:rsid w:val="00B277EE"/>
    <w:rsid w:val="00B27F09"/>
    <w:rsid w:val="00B30295"/>
    <w:rsid w:val="00B32BD6"/>
    <w:rsid w:val="00B33144"/>
    <w:rsid w:val="00B33700"/>
    <w:rsid w:val="00B33721"/>
    <w:rsid w:val="00B34979"/>
    <w:rsid w:val="00B36CF2"/>
    <w:rsid w:val="00B3738D"/>
    <w:rsid w:val="00B37CC1"/>
    <w:rsid w:val="00B4245D"/>
    <w:rsid w:val="00B42651"/>
    <w:rsid w:val="00B42E9E"/>
    <w:rsid w:val="00B430CF"/>
    <w:rsid w:val="00B4313F"/>
    <w:rsid w:val="00B43C3E"/>
    <w:rsid w:val="00B45A39"/>
    <w:rsid w:val="00B464B0"/>
    <w:rsid w:val="00B4686F"/>
    <w:rsid w:val="00B46C21"/>
    <w:rsid w:val="00B4707B"/>
    <w:rsid w:val="00B478A9"/>
    <w:rsid w:val="00B50F9B"/>
    <w:rsid w:val="00B510E8"/>
    <w:rsid w:val="00B557A4"/>
    <w:rsid w:val="00B55945"/>
    <w:rsid w:val="00B55BF4"/>
    <w:rsid w:val="00B56C44"/>
    <w:rsid w:val="00B577BE"/>
    <w:rsid w:val="00B60A93"/>
    <w:rsid w:val="00B627A5"/>
    <w:rsid w:val="00B63010"/>
    <w:rsid w:val="00B63832"/>
    <w:rsid w:val="00B643C0"/>
    <w:rsid w:val="00B657B4"/>
    <w:rsid w:val="00B66AD6"/>
    <w:rsid w:val="00B671E0"/>
    <w:rsid w:val="00B67504"/>
    <w:rsid w:val="00B70305"/>
    <w:rsid w:val="00B71061"/>
    <w:rsid w:val="00B71778"/>
    <w:rsid w:val="00B71943"/>
    <w:rsid w:val="00B72045"/>
    <w:rsid w:val="00B72D2C"/>
    <w:rsid w:val="00B748C0"/>
    <w:rsid w:val="00B76382"/>
    <w:rsid w:val="00B769B1"/>
    <w:rsid w:val="00B7785C"/>
    <w:rsid w:val="00B77D26"/>
    <w:rsid w:val="00B80525"/>
    <w:rsid w:val="00B810C0"/>
    <w:rsid w:val="00B81B54"/>
    <w:rsid w:val="00B82139"/>
    <w:rsid w:val="00B8323E"/>
    <w:rsid w:val="00B85A1A"/>
    <w:rsid w:val="00B87483"/>
    <w:rsid w:val="00B8774C"/>
    <w:rsid w:val="00B87C11"/>
    <w:rsid w:val="00B87FA5"/>
    <w:rsid w:val="00B9016E"/>
    <w:rsid w:val="00B9092C"/>
    <w:rsid w:val="00B93695"/>
    <w:rsid w:val="00B97381"/>
    <w:rsid w:val="00B97A78"/>
    <w:rsid w:val="00B97E7C"/>
    <w:rsid w:val="00BA0BDF"/>
    <w:rsid w:val="00BA1B89"/>
    <w:rsid w:val="00BA2D48"/>
    <w:rsid w:val="00BA34A4"/>
    <w:rsid w:val="00BA3770"/>
    <w:rsid w:val="00BA3EFB"/>
    <w:rsid w:val="00BA421C"/>
    <w:rsid w:val="00BA4A4A"/>
    <w:rsid w:val="00BA5081"/>
    <w:rsid w:val="00BA7060"/>
    <w:rsid w:val="00BB249A"/>
    <w:rsid w:val="00BB2EB9"/>
    <w:rsid w:val="00BB60CF"/>
    <w:rsid w:val="00BB70F0"/>
    <w:rsid w:val="00BC004D"/>
    <w:rsid w:val="00BC072B"/>
    <w:rsid w:val="00BC13F6"/>
    <w:rsid w:val="00BC154D"/>
    <w:rsid w:val="00BC296E"/>
    <w:rsid w:val="00BC29A3"/>
    <w:rsid w:val="00BC4584"/>
    <w:rsid w:val="00BC5F4F"/>
    <w:rsid w:val="00BC6384"/>
    <w:rsid w:val="00BC674B"/>
    <w:rsid w:val="00BD0739"/>
    <w:rsid w:val="00BD1DF0"/>
    <w:rsid w:val="00BD2181"/>
    <w:rsid w:val="00BD26F1"/>
    <w:rsid w:val="00BD2C65"/>
    <w:rsid w:val="00BD65B9"/>
    <w:rsid w:val="00BD6A00"/>
    <w:rsid w:val="00BD74D9"/>
    <w:rsid w:val="00BE04DC"/>
    <w:rsid w:val="00BE0C59"/>
    <w:rsid w:val="00BE0F1C"/>
    <w:rsid w:val="00BE32F6"/>
    <w:rsid w:val="00BE4370"/>
    <w:rsid w:val="00BE496E"/>
    <w:rsid w:val="00BE5124"/>
    <w:rsid w:val="00BE53EE"/>
    <w:rsid w:val="00BE5550"/>
    <w:rsid w:val="00BE634A"/>
    <w:rsid w:val="00BE71BC"/>
    <w:rsid w:val="00BE74DD"/>
    <w:rsid w:val="00BF4476"/>
    <w:rsid w:val="00BF54F8"/>
    <w:rsid w:val="00BF5C26"/>
    <w:rsid w:val="00BF6B5D"/>
    <w:rsid w:val="00BF6CDF"/>
    <w:rsid w:val="00BF7070"/>
    <w:rsid w:val="00BF7555"/>
    <w:rsid w:val="00BF7905"/>
    <w:rsid w:val="00BF7CE0"/>
    <w:rsid w:val="00C00ED1"/>
    <w:rsid w:val="00C0126B"/>
    <w:rsid w:val="00C02406"/>
    <w:rsid w:val="00C0242B"/>
    <w:rsid w:val="00C03A18"/>
    <w:rsid w:val="00C06550"/>
    <w:rsid w:val="00C07943"/>
    <w:rsid w:val="00C079C4"/>
    <w:rsid w:val="00C07AB5"/>
    <w:rsid w:val="00C11CB2"/>
    <w:rsid w:val="00C13596"/>
    <w:rsid w:val="00C166A6"/>
    <w:rsid w:val="00C228DF"/>
    <w:rsid w:val="00C23958"/>
    <w:rsid w:val="00C26C0B"/>
    <w:rsid w:val="00C26EA6"/>
    <w:rsid w:val="00C270C4"/>
    <w:rsid w:val="00C273D1"/>
    <w:rsid w:val="00C32D7D"/>
    <w:rsid w:val="00C34590"/>
    <w:rsid w:val="00C37557"/>
    <w:rsid w:val="00C42A4C"/>
    <w:rsid w:val="00C44C12"/>
    <w:rsid w:val="00C4690E"/>
    <w:rsid w:val="00C46BCE"/>
    <w:rsid w:val="00C473DE"/>
    <w:rsid w:val="00C5058B"/>
    <w:rsid w:val="00C529FB"/>
    <w:rsid w:val="00C52EAA"/>
    <w:rsid w:val="00C549E7"/>
    <w:rsid w:val="00C54FD9"/>
    <w:rsid w:val="00C55D5B"/>
    <w:rsid w:val="00C57C9D"/>
    <w:rsid w:val="00C57E91"/>
    <w:rsid w:val="00C616AA"/>
    <w:rsid w:val="00C616D0"/>
    <w:rsid w:val="00C620C2"/>
    <w:rsid w:val="00C634F6"/>
    <w:rsid w:val="00C640A0"/>
    <w:rsid w:val="00C65DAD"/>
    <w:rsid w:val="00C6742C"/>
    <w:rsid w:val="00C70464"/>
    <w:rsid w:val="00C70867"/>
    <w:rsid w:val="00C7260D"/>
    <w:rsid w:val="00C72FF3"/>
    <w:rsid w:val="00C731AC"/>
    <w:rsid w:val="00C7446B"/>
    <w:rsid w:val="00C74A05"/>
    <w:rsid w:val="00C75FD4"/>
    <w:rsid w:val="00C76D7B"/>
    <w:rsid w:val="00C77B37"/>
    <w:rsid w:val="00C80FB3"/>
    <w:rsid w:val="00C81D1E"/>
    <w:rsid w:val="00C84423"/>
    <w:rsid w:val="00C850FE"/>
    <w:rsid w:val="00C86602"/>
    <w:rsid w:val="00C86819"/>
    <w:rsid w:val="00C86B52"/>
    <w:rsid w:val="00C87516"/>
    <w:rsid w:val="00C90313"/>
    <w:rsid w:val="00C907D0"/>
    <w:rsid w:val="00C92B4D"/>
    <w:rsid w:val="00C93FBA"/>
    <w:rsid w:val="00C942C2"/>
    <w:rsid w:val="00C94BDD"/>
    <w:rsid w:val="00C96426"/>
    <w:rsid w:val="00C96AE9"/>
    <w:rsid w:val="00C97A2C"/>
    <w:rsid w:val="00CA0B60"/>
    <w:rsid w:val="00CA19D1"/>
    <w:rsid w:val="00CA1E6D"/>
    <w:rsid w:val="00CA33BB"/>
    <w:rsid w:val="00CA49DB"/>
    <w:rsid w:val="00CB237F"/>
    <w:rsid w:val="00CB25C9"/>
    <w:rsid w:val="00CB2CDF"/>
    <w:rsid w:val="00CB3900"/>
    <w:rsid w:val="00CB4984"/>
    <w:rsid w:val="00CB6013"/>
    <w:rsid w:val="00CB6790"/>
    <w:rsid w:val="00CB6FE5"/>
    <w:rsid w:val="00CC294C"/>
    <w:rsid w:val="00CC2CC9"/>
    <w:rsid w:val="00CC337D"/>
    <w:rsid w:val="00CC4604"/>
    <w:rsid w:val="00CC7271"/>
    <w:rsid w:val="00CD09A9"/>
    <w:rsid w:val="00CD4720"/>
    <w:rsid w:val="00CD6C49"/>
    <w:rsid w:val="00CD735A"/>
    <w:rsid w:val="00CE17CD"/>
    <w:rsid w:val="00CE1BA7"/>
    <w:rsid w:val="00CE2BA9"/>
    <w:rsid w:val="00CE2DA7"/>
    <w:rsid w:val="00CE3DCA"/>
    <w:rsid w:val="00CE4D91"/>
    <w:rsid w:val="00CE5A08"/>
    <w:rsid w:val="00CE71D7"/>
    <w:rsid w:val="00CE74C8"/>
    <w:rsid w:val="00CF06BE"/>
    <w:rsid w:val="00CF0F4C"/>
    <w:rsid w:val="00CF10FB"/>
    <w:rsid w:val="00CF16C8"/>
    <w:rsid w:val="00CF1B30"/>
    <w:rsid w:val="00CF208E"/>
    <w:rsid w:val="00CF33BC"/>
    <w:rsid w:val="00CF3645"/>
    <w:rsid w:val="00CF3B8F"/>
    <w:rsid w:val="00CF3E40"/>
    <w:rsid w:val="00CF52D4"/>
    <w:rsid w:val="00CF6111"/>
    <w:rsid w:val="00CF67C5"/>
    <w:rsid w:val="00CF7776"/>
    <w:rsid w:val="00CF7B88"/>
    <w:rsid w:val="00D0152A"/>
    <w:rsid w:val="00D0172F"/>
    <w:rsid w:val="00D02057"/>
    <w:rsid w:val="00D03EE9"/>
    <w:rsid w:val="00D05905"/>
    <w:rsid w:val="00D069C2"/>
    <w:rsid w:val="00D11153"/>
    <w:rsid w:val="00D11B47"/>
    <w:rsid w:val="00D121C1"/>
    <w:rsid w:val="00D12863"/>
    <w:rsid w:val="00D14177"/>
    <w:rsid w:val="00D14BCF"/>
    <w:rsid w:val="00D15DEC"/>
    <w:rsid w:val="00D1608A"/>
    <w:rsid w:val="00D17AD2"/>
    <w:rsid w:val="00D17DF8"/>
    <w:rsid w:val="00D20AFC"/>
    <w:rsid w:val="00D2277C"/>
    <w:rsid w:val="00D2321A"/>
    <w:rsid w:val="00D23A22"/>
    <w:rsid w:val="00D23A6A"/>
    <w:rsid w:val="00D23DD7"/>
    <w:rsid w:val="00D25F06"/>
    <w:rsid w:val="00D25F41"/>
    <w:rsid w:val="00D273DF"/>
    <w:rsid w:val="00D276ED"/>
    <w:rsid w:val="00D34DF2"/>
    <w:rsid w:val="00D35CC2"/>
    <w:rsid w:val="00D368E5"/>
    <w:rsid w:val="00D372A3"/>
    <w:rsid w:val="00D37F2B"/>
    <w:rsid w:val="00D40714"/>
    <w:rsid w:val="00D422D7"/>
    <w:rsid w:val="00D42852"/>
    <w:rsid w:val="00D42929"/>
    <w:rsid w:val="00D43875"/>
    <w:rsid w:val="00D439C7"/>
    <w:rsid w:val="00D454BD"/>
    <w:rsid w:val="00D463B8"/>
    <w:rsid w:val="00D471EE"/>
    <w:rsid w:val="00D50FB9"/>
    <w:rsid w:val="00D517F0"/>
    <w:rsid w:val="00D51EC9"/>
    <w:rsid w:val="00D55891"/>
    <w:rsid w:val="00D57144"/>
    <w:rsid w:val="00D60FBC"/>
    <w:rsid w:val="00D612FD"/>
    <w:rsid w:val="00D61B7D"/>
    <w:rsid w:val="00D621D4"/>
    <w:rsid w:val="00D62B4D"/>
    <w:rsid w:val="00D63135"/>
    <w:rsid w:val="00D63E91"/>
    <w:rsid w:val="00D64A9B"/>
    <w:rsid w:val="00D70990"/>
    <w:rsid w:val="00D72015"/>
    <w:rsid w:val="00D72C1E"/>
    <w:rsid w:val="00D734F1"/>
    <w:rsid w:val="00D74342"/>
    <w:rsid w:val="00D746E0"/>
    <w:rsid w:val="00D74826"/>
    <w:rsid w:val="00D77C4A"/>
    <w:rsid w:val="00D81559"/>
    <w:rsid w:val="00D815DC"/>
    <w:rsid w:val="00D8299B"/>
    <w:rsid w:val="00D91E7D"/>
    <w:rsid w:val="00D9581E"/>
    <w:rsid w:val="00DA0C0D"/>
    <w:rsid w:val="00DA3808"/>
    <w:rsid w:val="00DA3C2F"/>
    <w:rsid w:val="00DA49C6"/>
    <w:rsid w:val="00DA64BE"/>
    <w:rsid w:val="00DB04A4"/>
    <w:rsid w:val="00DB0739"/>
    <w:rsid w:val="00DB14E3"/>
    <w:rsid w:val="00DB15C3"/>
    <w:rsid w:val="00DB1FCE"/>
    <w:rsid w:val="00DB2EA6"/>
    <w:rsid w:val="00DB5A07"/>
    <w:rsid w:val="00DC0F53"/>
    <w:rsid w:val="00DC5A1C"/>
    <w:rsid w:val="00DC5E5A"/>
    <w:rsid w:val="00DD0A70"/>
    <w:rsid w:val="00DD0C92"/>
    <w:rsid w:val="00DD102A"/>
    <w:rsid w:val="00DD2121"/>
    <w:rsid w:val="00DD2E6A"/>
    <w:rsid w:val="00DD346B"/>
    <w:rsid w:val="00DD3B86"/>
    <w:rsid w:val="00DD4B6B"/>
    <w:rsid w:val="00DD7B6E"/>
    <w:rsid w:val="00DD7D74"/>
    <w:rsid w:val="00DE4058"/>
    <w:rsid w:val="00DE5616"/>
    <w:rsid w:val="00DE5D35"/>
    <w:rsid w:val="00DE5F0B"/>
    <w:rsid w:val="00DF1910"/>
    <w:rsid w:val="00DF273D"/>
    <w:rsid w:val="00DF2BEA"/>
    <w:rsid w:val="00DF33B5"/>
    <w:rsid w:val="00DF33EE"/>
    <w:rsid w:val="00DF3C08"/>
    <w:rsid w:val="00DF3FC9"/>
    <w:rsid w:val="00DF4713"/>
    <w:rsid w:val="00DF69AD"/>
    <w:rsid w:val="00DF6B7C"/>
    <w:rsid w:val="00DF73E3"/>
    <w:rsid w:val="00E01370"/>
    <w:rsid w:val="00E0316C"/>
    <w:rsid w:val="00E039C2"/>
    <w:rsid w:val="00E058AA"/>
    <w:rsid w:val="00E10AA4"/>
    <w:rsid w:val="00E11300"/>
    <w:rsid w:val="00E1427C"/>
    <w:rsid w:val="00E14754"/>
    <w:rsid w:val="00E149E6"/>
    <w:rsid w:val="00E15644"/>
    <w:rsid w:val="00E15B08"/>
    <w:rsid w:val="00E1716F"/>
    <w:rsid w:val="00E204BD"/>
    <w:rsid w:val="00E20547"/>
    <w:rsid w:val="00E205DF"/>
    <w:rsid w:val="00E20A92"/>
    <w:rsid w:val="00E20CBF"/>
    <w:rsid w:val="00E22A35"/>
    <w:rsid w:val="00E22ACE"/>
    <w:rsid w:val="00E22B87"/>
    <w:rsid w:val="00E23912"/>
    <w:rsid w:val="00E23F84"/>
    <w:rsid w:val="00E2431E"/>
    <w:rsid w:val="00E24F17"/>
    <w:rsid w:val="00E2612B"/>
    <w:rsid w:val="00E261E3"/>
    <w:rsid w:val="00E315F3"/>
    <w:rsid w:val="00E31E84"/>
    <w:rsid w:val="00E32892"/>
    <w:rsid w:val="00E3507B"/>
    <w:rsid w:val="00E36D13"/>
    <w:rsid w:val="00E37E5F"/>
    <w:rsid w:val="00E42674"/>
    <w:rsid w:val="00E42A0C"/>
    <w:rsid w:val="00E435F0"/>
    <w:rsid w:val="00E439B4"/>
    <w:rsid w:val="00E45C4A"/>
    <w:rsid w:val="00E5010B"/>
    <w:rsid w:val="00E524DB"/>
    <w:rsid w:val="00E53604"/>
    <w:rsid w:val="00E53EFD"/>
    <w:rsid w:val="00E53FF6"/>
    <w:rsid w:val="00E5433A"/>
    <w:rsid w:val="00E54447"/>
    <w:rsid w:val="00E54F54"/>
    <w:rsid w:val="00E55AD1"/>
    <w:rsid w:val="00E55D41"/>
    <w:rsid w:val="00E56EC1"/>
    <w:rsid w:val="00E57AA9"/>
    <w:rsid w:val="00E6023F"/>
    <w:rsid w:val="00E654E0"/>
    <w:rsid w:val="00E655A0"/>
    <w:rsid w:val="00E65CF8"/>
    <w:rsid w:val="00E67D8D"/>
    <w:rsid w:val="00E67F66"/>
    <w:rsid w:val="00E705BD"/>
    <w:rsid w:val="00E70E5C"/>
    <w:rsid w:val="00E7114E"/>
    <w:rsid w:val="00E71887"/>
    <w:rsid w:val="00E7302C"/>
    <w:rsid w:val="00E7310D"/>
    <w:rsid w:val="00E75135"/>
    <w:rsid w:val="00E75306"/>
    <w:rsid w:val="00E75CF9"/>
    <w:rsid w:val="00E76633"/>
    <w:rsid w:val="00E80D3A"/>
    <w:rsid w:val="00E828DD"/>
    <w:rsid w:val="00E8310F"/>
    <w:rsid w:val="00E87951"/>
    <w:rsid w:val="00E9064A"/>
    <w:rsid w:val="00E906D5"/>
    <w:rsid w:val="00E91425"/>
    <w:rsid w:val="00E92591"/>
    <w:rsid w:val="00E92CED"/>
    <w:rsid w:val="00E933DE"/>
    <w:rsid w:val="00E94567"/>
    <w:rsid w:val="00E947C6"/>
    <w:rsid w:val="00E95058"/>
    <w:rsid w:val="00E95BE7"/>
    <w:rsid w:val="00E969C8"/>
    <w:rsid w:val="00EA2EA9"/>
    <w:rsid w:val="00EA409F"/>
    <w:rsid w:val="00EA4ABA"/>
    <w:rsid w:val="00EA5268"/>
    <w:rsid w:val="00EA6A7F"/>
    <w:rsid w:val="00EA6C69"/>
    <w:rsid w:val="00EB296C"/>
    <w:rsid w:val="00EB478C"/>
    <w:rsid w:val="00EB5D07"/>
    <w:rsid w:val="00EB73B4"/>
    <w:rsid w:val="00EC5CF6"/>
    <w:rsid w:val="00EC67A8"/>
    <w:rsid w:val="00EC6E62"/>
    <w:rsid w:val="00EC775D"/>
    <w:rsid w:val="00EC780B"/>
    <w:rsid w:val="00ED1375"/>
    <w:rsid w:val="00ED1DFA"/>
    <w:rsid w:val="00ED27A4"/>
    <w:rsid w:val="00ED35F0"/>
    <w:rsid w:val="00ED645B"/>
    <w:rsid w:val="00ED652D"/>
    <w:rsid w:val="00EE26B6"/>
    <w:rsid w:val="00EE30A5"/>
    <w:rsid w:val="00EE5578"/>
    <w:rsid w:val="00EE5602"/>
    <w:rsid w:val="00EE5892"/>
    <w:rsid w:val="00EE6EA9"/>
    <w:rsid w:val="00EE70DA"/>
    <w:rsid w:val="00EF00BE"/>
    <w:rsid w:val="00EF11A7"/>
    <w:rsid w:val="00EF2E5A"/>
    <w:rsid w:val="00EF3074"/>
    <w:rsid w:val="00EF5658"/>
    <w:rsid w:val="00EF6655"/>
    <w:rsid w:val="00F05741"/>
    <w:rsid w:val="00F05D90"/>
    <w:rsid w:val="00F060F4"/>
    <w:rsid w:val="00F06897"/>
    <w:rsid w:val="00F07D63"/>
    <w:rsid w:val="00F07E81"/>
    <w:rsid w:val="00F11C39"/>
    <w:rsid w:val="00F13127"/>
    <w:rsid w:val="00F13CFB"/>
    <w:rsid w:val="00F14727"/>
    <w:rsid w:val="00F16997"/>
    <w:rsid w:val="00F17B35"/>
    <w:rsid w:val="00F228B3"/>
    <w:rsid w:val="00F235B3"/>
    <w:rsid w:val="00F25610"/>
    <w:rsid w:val="00F25DD9"/>
    <w:rsid w:val="00F2654F"/>
    <w:rsid w:val="00F304BD"/>
    <w:rsid w:val="00F32713"/>
    <w:rsid w:val="00F327C9"/>
    <w:rsid w:val="00F33116"/>
    <w:rsid w:val="00F34D09"/>
    <w:rsid w:val="00F35E90"/>
    <w:rsid w:val="00F4088B"/>
    <w:rsid w:val="00F4095B"/>
    <w:rsid w:val="00F40BA2"/>
    <w:rsid w:val="00F4412B"/>
    <w:rsid w:val="00F44512"/>
    <w:rsid w:val="00F4515E"/>
    <w:rsid w:val="00F4715B"/>
    <w:rsid w:val="00F50AB3"/>
    <w:rsid w:val="00F511A4"/>
    <w:rsid w:val="00F527F3"/>
    <w:rsid w:val="00F534A2"/>
    <w:rsid w:val="00F53A8A"/>
    <w:rsid w:val="00F54409"/>
    <w:rsid w:val="00F54945"/>
    <w:rsid w:val="00F55B7E"/>
    <w:rsid w:val="00F55B8B"/>
    <w:rsid w:val="00F56C00"/>
    <w:rsid w:val="00F578CA"/>
    <w:rsid w:val="00F611D1"/>
    <w:rsid w:val="00F61832"/>
    <w:rsid w:val="00F62DE6"/>
    <w:rsid w:val="00F634BF"/>
    <w:rsid w:val="00F63BD4"/>
    <w:rsid w:val="00F64231"/>
    <w:rsid w:val="00F6484C"/>
    <w:rsid w:val="00F64EF2"/>
    <w:rsid w:val="00F65F0C"/>
    <w:rsid w:val="00F666AB"/>
    <w:rsid w:val="00F677DB"/>
    <w:rsid w:val="00F6798F"/>
    <w:rsid w:val="00F7035C"/>
    <w:rsid w:val="00F73952"/>
    <w:rsid w:val="00F76357"/>
    <w:rsid w:val="00F77896"/>
    <w:rsid w:val="00F82140"/>
    <w:rsid w:val="00F85DBC"/>
    <w:rsid w:val="00F872AA"/>
    <w:rsid w:val="00F87760"/>
    <w:rsid w:val="00F8783F"/>
    <w:rsid w:val="00F87E93"/>
    <w:rsid w:val="00F9198D"/>
    <w:rsid w:val="00F92AD0"/>
    <w:rsid w:val="00F93070"/>
    <w:rsid w:val="00F93BBD"/>
    <w:rsid w:val="00F93D6C"/>
    <w:rsid w:val="00F96C3C"/>
    <w:rsid w:val="00F9772F"/>
    <w:rsid w:val="00FA0E1B"/>
    <w:rsid w:val="00FA1D0A"/>
    <w:rsid w:val="00FA20A7"/>
    <w:rsid w:val="00FA2F09"/>
    <w:rsid w:val="00FA4BD1"/>
    <w:rsid w:val="00FA6015"/>
    <w:rsid w:val="00FA6AF1"/>
    <w:rsid w:val="00FB26D7"/>
    <w:rsid w:val="00FB3BFD"/>
    <w:rsid w:val="00FB3DDF"/>
    <w:rsid w:val="00FB6C4B"/>
    <w:rsid w:val="00FB6F53"/>
    <w:rsid w:val="00FC146C"/>
    <w:rsid w:val="00FC36C7"/>
    <w:rsid w:val="00FC683F"/>
    <w:rsid w:val="00FC6AA4"/>
    <w:rsid w:val="00FC6BAC"/>
    <w:rsid w:val="00FC6D05"/>
    <w:rsid w:val="00FC6E88"/>
    <w:rsid w:val="00FC7024"/>
    <w:rsid w:val="00FD2539"/>
    <w:rsid w:val="00FD27A1"/>
    <w:rsid w:val="00FD57A1"/>
    <w:rsid w:val="00FD5D6B"/>
    <w:rsid w:val="00FD61EA"/>
    <w:rsid w:val="00FD7195"/>
    <w:rsid w:val="00FD7A74"/>
    <w:rsid w:val="00FE1121"/>
    <w:rsid w:val="00FE2CD2"/>
    <w:rsid w:val="00FE4AC6"/>
    <w:rsid w:val="00FE6443"/>
    <w:rsid w:val="00FE6F40"/>
    <w:rsid w:val="00FE6F43"/>
    <w:rsid w:val="00FE7475"/>
    <w:rsid w:val="00FF0978"/>
    <w:rsid w:val="00FF149A"/>
    <w:rsid w:val="00FF15C0"/>
    <w:rsid w:val="00FF16FE"/>
    <w:rsid w:val="00FF27DF"/>
    <w:rsid w:val="00FF2DF4"/>
    <w:rsid w:val="00FF2FCD"/>
    <w:rsid w:val="00FF42F5"/>
    <w:rsid w:val="00FF4B25"/>
    <w:rsid w:val="00FF4C2B"/>
    <w:rsid w:val="00FF7447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2D5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2710"/>
    <w:rPr>
      <w:lang w:val="en-GB"/>
    </w:rPr>
  </w:style>
  <w:style w:type="paragraph" w:styleId="Heading1">
    <w:name w:val="heading 1"/>
    <w:basedOn w:val="Normal"/>
    <w:next w:val="Normal"/>
    <w:link w:val="Heading1Char"/>
    <w:autoRedefine/>
    <w:qFormat/>
    <w:rsid w:val="00946ECD"/>
    <w:pPr>
      <w:keepNext/>
      <w:spacing w:before="120" w:line="360" w:lineRule="auto"/>
      <w:jc w:val="both"/>
      <w:outlineLvl w:val="0"/>
    </w:pPr>
    <w:rPr>
      <w:rFonts w:ascii="Times New Roman Bold" w:hAnsi="Times New Roman Bold"/>
      <w:b/>
      <w:caps/>
      <w:color w:val="000000"/>
      <w:sz w:val="22"/>
    </w:rPr>
  </w:style>
  <w:style w:type="paragraph" w:styleId="Heading2">
    <w:name w:val="heading 2"/>
    <w:basedOn w:val="Normal"/>
    <w:next w:val="Normal"/>
    <w:autoRedefine/>
    <w:qFormat/>
    <w:rsid w:val="00946ECD"/>
    <w:pPr>
      <w:keepNext/>
      <w:widowControl w:val="0"/>
      <w:numPr>
        <w:ilvl w:val="1"/>
        <w:numId w:val="3"/>
      </w:numPr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120" w:line="360" w:lineRule="auto"/>
      <w:outlineLvl w:val="1"/>
    </w:pPr>
    <w:rPr>
      <w:b/>
      <w:sz w:val="22"/>
      <w:szCs w:val="22"/>
    </w:rPr>
  </w:style>
  <w:style w:type="paragraph" w:styleId="Heading3">
    <w:name w:val="heading 3"/>
    <w:basedOn w:val="Normal"/>
    <w:next w:val="Normal"/>
    <w:autoRedefine/>
    <w:qFormat/>
    <w:rsid w:val="0098749E"/>
    <w:pPr>
      <w:keepNext/>
      <w:numPr>
        <w:ilvl w:val="2"/>
        <w:numId w:val="3"/>
      </w:numPr>
      <w:spacing w:before="240" w:after="120" w:line="360" w:lineRule="auto"/>
      <w:ind w:hanging="1440"/>
      <w:outlineLvl w:val="2"/>
    </w:pPr>
    <w:rPr>
      <w:rFonts w:ascii="Times New Roman Bold" w:hAnsi="Times New Roman Bold" w:cs="Arial"/>
      <w:b/>
      <w:bCs/>
      <w:sz w:val="22"/>
      <w:szCs w:val="26"/>
    </w:rPr>
  </w:style>
  <w:style w:type="paragraph" w:styleId="Heading4">
    <w:name w:val="heading 4"/>
    <w:basedOn w:val="Normal"/>
    <w:next w:val="Normal"/>
    <w:autoRedefine/>
    <w:qFormat/>
    <w:rsid w:val="00850390"/>
    <w:pPr>
      <w:keepNext/>
      <w:widowControl w:val="0"/>
      <w:numPr>
        <w:ilvl w:val="3"/>
        <w:numId w:val="3"/>
      </w:numPr>
      <w:tabs>
        <w:tab w:val="left" w:pos="1080"/>
      </w:tabs>
      <w:spacing w:before="120" w:after="120" w:line="360" w:lineRule="auto"/>
      <w:outlineLvl w:val="3"/>
    </w:pPr>
    <w:rPr>
      <w:rFonts w:ascii="Times New Roman Bold" w:hAnsi="Times New Roman Bold"/>
      <w:b/>
      <w:color w:val="000000"/>
      <w:sz w:val="22"/>
    </w:rPr>
  </w:style>
  <w:style w:type="paragraph" w:styleId="Heading5">
    <w:name w:val="heading 5"/>
    <w:basedOn w:val="Normal"/>
    <w:next w:val="Normal"/>
    <w:qFormat/>
    <w:rsid w:val="009E2701"/>
    <w:pPr>
      <w:keepNext/>
      <w:spacing w:line="360" w:lineRule="auto"/>
      <w:outlineLvl w:val="4"/>
    </w:pPr>
    <w:rPr>
      <w:rFonts w:ascii="Arial" w:hAnsi="Arial" w:cs="Arial"/>
      <w:sz w:val="22"/>
      <w:u w:val="single"/>
    </w:rPr>
  </w:style>
  <w:style w:type="paragraph" w:styleId="Heading6">
    <w:name w:val="heading 6"/>
    <w:basedOn w:val="Normal"/>
    <w:next w:val="Normal"/>
    <w:qFormat/>
    <w:rsid w:val="009E2701"/>
    <w:pPr>
      <w:keepNext/>
      <w:spacing w:line="360" w:lineRule="auto"/>
      <w:outlineLvl w:val="5"/>
    </w:pPr>
    <w:rPr>
      <w:rFonts w:ascii="Arial" w:hAnsi="Arial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9E2701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  <w:jc w:val="both"/>
      <w:outlineLvl w:val="6"/>
    </w:pPr>
    <w:rPr>
      <w:rFonts w:ascii="Arial" w:hAnsi="Arial"/>
      <w:color w:val="000000"/>
      <w:sz w:val="22"/>
      <w:u w:val="single"/>
    </w:rPr>
  </w:style>
  <w:style w:type="paragraph" w:styleId="Heading8">
    <w:name w:val="heading 8"/>
    <w:basedOn w:val="Normal"/>
    <w:next w:val="Normal"/>
    <w:qFormat/>
    <w:rsid w:val="009E2701"/>
    <w:pPr>
      <w:keepNext/>
      <w:tabs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  <w:jc w:val="both"/>
      <w:outlineLvl w:val="7"/>
    </w:pPr>
    <w:rPr>
      <w:rFonts w:ascii="Arial" w:hAnsi="Arial"/>
      <w:color w:val="000000"/>
      <w:sz w:val="22"/>
      <w:u w:val="single"/>
    </w:rPr>
  </w:style>
  <w:style w:type="paragraph" w:styleId="Heading9">
    <w:name w:val="heading 9"/>
    <w:basedOn w:val="Normal"/>
    <w:next w:val="Normal"/>
    <w:qFormat/>
    <w:rsid w:val="009E2701"/>
    <w:pPr>
      <w:keepNext/>
      <w:jc w:val="center"/>
      <w:outlineLvl w:val="8"/>
    </w:pPr>
    <w:rPr>
      <w:rFonts w:ascii="Arial" w:hAnsi="Arial" w:cs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ontent"/>
    <w:basedOn w:val="Normal"/>
    <w:link w:val="HeaderChar"/>
    <w:rsid w:val="002D271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D2710"/>
    <w:pPr>
      <w:tabs>
        <w:tab w:val="center" w:pos="4153"/>
        <w:tab w:val="right" w:pos="8306"/>
      </w:tabs>
    </w:pPr>
  </w:style>
  <w:style w:type="paragraph" w:styleId="TOC2">
    <w:name w:val="toc 2"/>
    <w:basedOn w:val="Normal"/>
    <w:next w:val="Normal"/>
    <w:autoRedefine/>
    <w:uiPriority w:val="39"/>
    <w:rsid w:val="009256FD"/>
    <w:pPr>
      <w:spacing w:line="360" w:lineRule="auto"/>
      <w:ind w:left="720"/>
    </w:pPr>
    <w:rPr>
      <w:sz w:val="22"/>
    </w:rPr>
  </w:style>
  <w:style w:type="paragraph" w:customStyle="1" w:styleId="Paragraph">
    <w:name w:val="Paragraph"/>
    <w:basedOn w:val="Normal"/>
    <w:autoRedefine/>
    <w:rsid w:val="00D8299B"/>
    <w:pPr>
      <w:spacing w:before="240" w:after="120" w:line="360" w:lineRule="auto"/>
      <w:ind w:left="720"/>
      <w:jc w:val="both"/>
    </w:pPr>
    <w:rPr>
      <w:sz w:val="22"/>
    </w:rPr>
  </w:style>
  <w:style w:type="paragraph" w:styleId="TOC1">
    <w:name w:val="toc 1"/>
    <w:basedOn w:val="Normal"/>
    <w:next w:val="Normal"/>
    <w:autoRedefine/>
    <w:uiPriority w:val="39"/>
    <w:rsid w:val="009256FD"/>
    <w:pPr>
      <w:tabs>
        <w:tab w:val="left" w:pos="800"/>
        <w:tab w:val="right" w:leader="dot" w:pos="9360"/>
      </w:tabs>
      <w:spacing w:line="360" w:lineRule="auto"/>
    </w:pPr>
    <w:rPr>
      <w:rFonts w:ascii="Times New Roman Bold" w:hAnsi="Times New Roman Bold"/>
      <w:b/>
      <w:caps/>
      <w:noProof/>
      <w:sz w:val="22"/>
    </w:rPr>
  </w:style>
  <w:style w:type="paragraph" w:styleId="TOC3">
    <w:name w:val="toc 3"/>
    <w:basedOn w:val="Normal"/>
    <w:next w:val="Normal"/>
    <w:autoRedefine/>
    <w:semiHidden/>
    <w:rsid w:val="002D2710"/>
    <w:pPr>
      <w:ind w:left="400"/>
    </w:pPr>
  </w:style>
  <w:style w:type="paragraph" w:styleId="TOC4">
    <w:name w:val="toc 4"/>
    <w:basedOn w:val="Normal"/>
    <w:next w:val="Normal"/>
    <w:autoRedefine/>
    <w:semiHidden/>
    <w:rsid w:val="002D2710"/>
    <w:pPr>
      <w:ind w:left="600"/>
    </w:pPr>
  </w:style>
  <w:style w:type="paragraph" w:styleId="TOC5">
    <w:name w:val="toc 5"/>
    <w:basedOn w:val="Normal"/>
    <w:next w:val="Normal"/>
    <w:autoRedefine/>
    <w:semiHidden/>
    <w:rsid w:val="002D2710"/>
    <w:pPr>
      <w:ind w:left="800"/>
    </w:pPr>
  </w:style>
  <w:style w:type="paragraph" w:styleId="TOC6">
    <w:name w:val="toc 6"/>
    <w:basedOn w:val="Normal"/>
    <w:next w:val="Normal"/>
    <w:autoRedefine/>
    <w:semiHidden/>
    <w:rsid w:val="002D2710"/>
    <w:pPr>
      <w:ind w:left="1000"/>
    </w:pPr>
  </w:style>
  <w:style w:type="paragraph" w:styleId="TOC7">
    <w:name w:val="toc 7"/>
    <w:basedOn w:val="Normal"/>
    <w:next w:val="Normal"/>
    <w:autoRedefine/>
    <w:semiHidden/>
    <w:rsid w:val="002D2710"/>
    <w:pPr>
      <w:ind w:left="1200"/>
    </w:pPr>
  </w:style>
  <w:style w:type="paragraph" w:styleId="TOC8">
    <w:name w:val="toc 8"/>
    <w:basedOn w:val="Normal"/>
    <w:next w:val="Normal"/>
    <w:autoRedefine/>
    <w:semiHidden/>
    <w:rsid w:val="002D2710"/>
    <w:pPr>
      <w:ind w:left="1400"/>
    </w:pPr>
  </w:style>
  <w:style w:type="paragraph" w:styleId="TOC9">
    <w:name w:val="toc 9"/>
    <w:basedOn w:val="Normal"/>
    <w:next w:val="Normal"/>
    <w:autoRedefine/>
    <w:semiHidden/>
    <w:rsid w:val="002D2710"/>
    <w:pPr>
      <w:ind w:left="1600"/>
    </w:pPr>
  </w:style>
  <w:style w:type="character" w:styleId="Hyperlink">
    <w:name w:val="Hyperlink"/>
    <w:basedOn w:val="DefaultParagraphFont"/>
    <w:uiPriority w:val="99"/>
    <w:rsid w:val="002D2710"/>
    <w:rPr>
      <w:color w:val="0000FF"/>
      <w:u w:val="single"/>
    </w:rPr>
  </w:style>
  <w:style w:type="paragraph" w:styleId="BodyTextIndent">
    <w:name w:val="Body Text Indent"/>
    <w:basedOn w:val="Normal"/>
    <w:rsid w:val="00D8299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tLeast"/>
      <w:ind w:left="720"/>
      <w:jc w:val="both"/>
    </w:pPr>
    <w:rPr>
      <w:rFonts w:ascii="Arial" w:hAnsi="Arial"/>
      <w:color w:val="000000"/>
      <w:sz w:val="22"/>
    </w:rPr>
  </w:style>
  <w:style w:type="character" w:customStyle="1" w:styleId="Heading1Char">
    <w:name w:val="Heading 1 Char"/>
    <w:basedOn w:val="DefaultParagraphFont"/>
    <w:link w:val="Heading1"/>
    <w:rsid w:val="00946ECD"/>
    <w:rPr>
      <w:rFonts w:ascii="Times New Roman Bold" w:hAnsi="Times New Roman Bold"/>
      <w:b/>
      <w:caps/>
      <w:color w:val="000000"/>
      <w:sz w:val="22"/>
      <w:lang w:val="en-GB"/>
    </w:rPr>
  </w:style>
  <w:style w:type="paragraph" w:customStyle="1" w:styleId="Table">
    <w:name w:val="Table"/>
    <w:basedOn w:val="Normal"/>
    <w:rsid w:val="00D14BCF"/>
    <w:pPr>
      <w:tabs>
        <w:tab w:val="left" w:pos="1440"/>
      </w:tabs>
      <w:spacing w:before="40" w:after="40"/>
      <w:jc w:val="center"/>
    </w:pPr>
    <w:rPr>
      <w:sz w:val="22"/>
    </w:rPr>
  </w:style>
  <w:style w:type="paragraph" w:customStyle="1" w:styleId="TableBold">
    <w:name w:val="Table Bold"/>
    <w:basedOn w:val="Table"/>
    <w:rsid w:val="00D14BCF"/>
    <w:pPr>
      <w:spacing w:before="80" w:after="80"/>
    </w:pPr>
    <w:rPr>
      <w:b/>
      <w:bCs/>
    </w:rPr>
  </w:style>
  <w:style w:type="paragraph" w:customStyle="1" w:styleId="TableCaptionChar">
    <w:name w:val="Table Caption Char"/>
    <w:basedOn w:val="Normal"/>
    <w:rsid w:val="00D14BCF"/>
    <w:pPr>
      <w:tabs>
        <w:tab w:val="left" w:pos="1440"/>
      </w:tabs>
      <w:spacing w:line="360" w:lineRule="auto"/>
      <w:ind w:left="720"/>
      <w:jc w:val="center"/>
    </w:pPr>
    <w:rPr>
      <w:sz w:val="22"/>
    </w:rPr>
  </w:style>
  <w:style w:type="paragraph" w:customStyle="1" w:styleId="Numbers">
    <w:name w:val="Numbers"/>
    <w:basedOn w:val="Normal"/>
    <w:autoRedefine/>
    <w:rsid w:val="00D14BCF"/>
    <w:pPr>
      <w:tabs>
        <w:tab w:val="left" w:pos="1134"/>
        <w:tab w:val="left" w:pos="1440"/>
      </w:tabs>
      <w:spacing w:before="60" w:after="60" w:line="360" w:lineRule="auto"/>
      <w:ind w:left="706"/>
      <w:jc w:val="both"/>
    </w:pPr>
    <w:rPr>
      <w:sz w:val="22"/>
      <w:szCs w:val="22"/>
    </w:rPr>
  </w:style>
  <w:style w:type="paragraph" w:customStyle="1" w:styleId="Bullets">
    <w:name w:val="Bullets"/>
    <w:basedOn w:val="Normal"/>
    <w:rsid w:val="00915FFE"/>
    <w:pPr>
      <w:tabs>
        <w:tab w:val="num" w:pos="720"/>
      </w:tabs>
      <w:spacing w:before="60" w:after="60" w:line="360" w:lineRule="auto"/>
      <w:ind w:left="1454" w:hanging="360"/>
    </w:pPr>
    <w:rPr>
      <w:sz w:val="22"/>
      <w:szCs w:val="22"/>
    </w:rPr>
  </w:style>
  <w:style w:type="paragraph" w:customStyle="1" w:styleId="TableChar">
    <w:name w:val="Table Char"/>
    <w:basedOn w:val="Normal"/>
    <w:semiHidden/>
    <w:rsid w:val="00915FFE"/>
    <w:pPr>
      <w:numPr>
        <w:numId w:val="2"/>
      </w:numPr>
      <w:tabs>
        <w:tab w:val="clear" w:pos="1457"/>
        <w:tab w:val="left" w:pos="1440"/>
      </w:tabs>
      <w:spacing w:before="40" w:after="40"/>
      <w:ind w:left="0" w:firstLine="0"/>
      <w:jc w:val="center"/>
    </w:pPr>
    <w:rPr>
      <w:sz w:val="22"/>
    </w:rPr>
  </w:style>
  <w:style w:type="paragraph" w:customStyle="1" w:styleId="Figure">
    <w:name w:val="Figure"/>
    <w:basedOn w:val="Normal"/>
    <w:rsid w:val="00915FFE"/>
    <w:pPr>
      <w:numPr>
        <w:numId w:val="1"/>
      </w:numPr>
      <w:tabs>
        <w:tab w:val="clear" w:pos="737"/>
        <w:tab w:val="left" w:pos="1440"/>
      </w:tabs>
      <w:ind w:left="432" w:firstLine="0"/>
      <w:jc w:val="center"/>
    </w:pPr>
    <w:rPr>
      <w:sz w:val="22"/>
    </w:rPr>
  </w:style>
  <w:style w:type="paragraph" w:styleId="Caption">
    <w:name w:val="caption"/>
    <w:basedOn w:val="Normal"/>
    <w:next w:val="Normal"/>
    <w:qFormat/>
    <w:rsid w:val="009B53BE"/>
    <w:rPr>
      <w:b/>
      <w:bCs/>
    </w:rPr>
  </w:style>
  <w:style w:type="table" w:styleId="TableGrid">
    <w:name w:val="Table Grid"/>
    <w:basedOn w:val="TableNormal"/>
    <w:rsid w:val="00AA2C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627A5"/>
    <w:pPr>
      <w:spacing w:after="120"/>
    </w:pPr>
  </w:style>
  <w:style w:type="paragraph" w:styleId="FootnoteText">
    <w:name w:val="footnote text"/>
    <w:basedOn w:val="Normal"/>
    <w:link w:val="FootnoteTextChar"/>
    <w:uiPriority w:val="99"/>
    <w:rsid w:val="00F9772F"/>
  </w:style>
  <w:style w:type="character" w:styleId="FootnoteReference">
    <w:name w:val="footnote reference"/>
    <w:basedOn w:val="DefaultParagraphFont"/>
    <w:semiHidden/>
    <w:rsid w:val="00F9772F"/>
    <w:rPr>
      <w:vertAlign w:val="superscript"/>
    </w:rPr>
  </w:style>
  <w:style w:type="character" w:styleId="PageNumber">
    <w:name w:val="page number"/>
    <w:basedOn w:val="DefaultParagraphFont"/>
    <w:rsid w:val="00AB4EFA"/>
  </w:style>
  <w:style w:type="paragraph" w:styleId="EndnoteText">
    <w:name w:val="endnote text"/>
    <w:basedOn w:val="Normal"/>
    <w:semiHidden/>
    <w:rsid w:val="00FB6F53"/>
  </w:style>
  <w:style w:type="character" w:styleId="EndnoteReference">
    <w:name w:val="endnote reference"/>
    <w:basedOn w:val="DefaultParagraphFont"/>
    <w:semiHidden/>
    <w:rsid w:val="00FB6F53"/>
    <w:rPr>
      <w:vertAlign w:val="superscript"/>
    </w:rPr>
  </w:style>
  <w:style w:type="paragraph" w:styleId="ListParagraph">
    <w:name w:val="List Paragraph"/>
    <w:basedOn w:val="Normal"/>
    <w:uiPriority w:val="34"/>
    <w:qFormat/>
    <w:rsid w:val="008D1D98"/>
    <w:pPr>
      <w:ind w:left="720"/>
    </w:pPr>
  </w:style>
  <w:style w:type="paragraph" w:styleId="BalloonText">
    <w:name w:val="Balloon Text"/>
    <w:basedOn w:val="Normal"/>
    <w:link w:val="BalloonTextChar"/>
    <w:rsid w:val="00F17B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7B35"/>
    <w:rPr>
      <w:rFonts w:ascii="Tahoma" w:hAnsi="Tahoma" w:cs="Tahoma"/>
      <w:sz w:val="16"/>
      <w:szCs w:val="16"/>
      <w:lang w:val="en-GB"/>
    </w:rPr>
  </w:style>
  <w:style w:type="paragraph" w:customStyle="1" w:styleId="DecimalAligned">
    <w:name w:val="Decimal Aligned"/>
    <w:basedOn w:val="Normal"/>
    <w:uiPriority w:val="40"/>
    <w:qFormat/>
    <w:rsid w:val="00DD2E6A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2E6A"/>
    <w:rPr>
      <w:lang w:val="en-GB"/>
    </w:rPr>
  </w:style>
  <w:style w:type="character" w:styleId="SubtleEmphasis">
    <w:name w:val="Subtle Emphasis"/>
    <w:basedOn w:val="DefaultParagraphFont"/>
    <w:uiPriority w:val="19"/>
    <w:qFormat/>
    <w:rsid w:val="00DD2E6A"/>
    <w:rPr>
      <w:rFonts w:eastAsiaTheme="minorEastAsia" w:cstheme="minorBidi"/>
      <w:bCs w:val="0"/>
      <w:i/>
      <w:iCs/>
      <w:color w:val="808080" w:themeColor="text1" w:themeTint="7F"/>
      <w:szCs w:val="22"/>
      <w:lang w:val="en-US"/>
    </w:rPr>
  </w:style>
  <w:style w:type="table" w:customStyle="1" w:styleId="LightShading-Accent11">
    <w:name w:val="Light Shading - Accent 11"/>
    <w:basedOn w:val="TableNormal"/>
    <w:uiPriority w:val="60"/>
    <w:rsid w:val="00DD2E6A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bidi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Indent">
    <w:name w:val="Normal Indent"/>
    <w:basedOn w:val="Normal"/>
    <w:rsid w:val="009769C7"/>
    <w:pPr>
      <w:spacing w:before="40" w:after="120"/>
      <w:ind w:left="709" w:hanging="709"/>
      <w:jc w:val="both"/>
    </w:pPr>
    <w:rPr>
      <w:rFonts w:ascii="Arial" w:hAnsi="Arial"/>
      <w:sz w:val="24"/>
    </w:rPr>
  </w:style>
  <w:style w:type="paragraph" w:customStyle="1" w:styleId="StyleHeading1TimesNewRomanBoldNounderline">
    <w:name w:val="Style Heading 1 + Times New Roman Bold No underline"/>
    <w:basedOn w:val="Heading1"/>
    <w:autoRedefine/>
    <w:rsid w:val="0074250F"/>
    <w:pPr>
      <w:numPr>
        <w:numId w:val="4"/>
      </w:numPr>
      <w:spacing w:before="0" w:after="120"/>
      <w:jc w:val="left"/>
    </w:pPr>
    <w:rPr>
      <w:bCs/>
      <w:szCs w:val="22"/>
    </w:rPr>
  </w:style>
  <w:style w:type="paragraph" w:styleId="BodyText3">
    <w:name w:val="Body Text 3"/>
    <w:basedOn w:val="Normal"/>
    <w:link w:val="BodyText3Char"/>
    <w:rsid w:val="00623F9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23F9E"/>
    <w:rPr>
      <w:sz w:val="16"/>
      <w:szCs w:val="16"/>
      <w:lang w:val="en-GB"/>
    </w:rPr>
  </w:style>
  <w:style w:type="paragraph" w:customStyle="1" w:styleId="StyleHeading2TimesNewRomanNounderlineLeft05Befor">
    <w:name w:val="Style Heading 2 + Times New Roman No underline Left:  0.5&quot; Befor..."/>
    <w:basedOn w:val="Heading2"/>
    <w:autoRedefine/>
    <w:rsid w:val="00623F9E"/>
    <w:pPr>
      <w:numPr>
        <w:ilvl w:val="0"/>
        <w:numId w:val="0"/>
      </w:numPr>
      <w:tabs>
        <w:tab w:val="clear" w:pos="2160"/>
        <w:tab w:val="num" w:pos="1512"/>
      </w:tabs>
      <w:ind w:left="1440" w:hanging="720"/>
      <w:jc w:val="both"/>
    </w:pPr>
    <w:rPr>
      <w:rFonts w:ascii="Times New Roman Bold" w:hAnsi="Times New Roman Bold"/>
      <w:bCs/>
      <w:color w:val="000000"/>
      <w:szCs w:val="20"/>
    </w:rPr>
  </w:style>
  <w:style w:type="paragraph" w:customStyle="1" w:styleId="StyleStyleStyleHeading1TimesNewRomanBoldNounderlineJus">
    <w:name w:val="Style Style Style Heading 1 + Times New Roman Bold No underline Jus..."/>
    <w:basedOn w:val="Normal"/>
    <w:autoRedefine/>
    <w:rsid w:val="00623F9E"/>
    <w:pPr>
      <w:keepNext/>
      <w:tabs>
        <w:tab w:val="left" w:pos="720"/>
      </w:tabs>
      <w:spacing w:before="120" w:line="360" w:lineRule="auto"/>
      <w:ind w:left="720" w:hanging="720"/>
      <w:jc w:val="both"/>
      <w:outlineLvl w:val="0"/>
    </w:pPr>
    <w:rPr>
      <w:rFonts w:ascii="Times New Roman Bold" w:hAnsi="Times New Roman Bold"/>
      <w:b/>
      <w:bCs/>
      <w:caps/>
      <w:color w:val="000000"/>
      <w:sz w:val="22"/>
    </w:rPr>
  </w:style>
  <w:style w:type="paragraph" w:customStyle="1" w:styleId="StyleHeading2TimesNewRomanNounderlineLeft05Befor1">
    <w:name w:val="Style Heading 2 + Times New Roman No underline Left:  0.5&quot; Befor...1"/>
    <w:basedOn w:val="Heading2"/>
    <w:autoRedefine/>
    <w:rsid w:val="00623F9E"/>
    <w:pPr>
      <w:numPr>
        <w:ilvl w:val="0"/>
        <w:numId w:val="0"/>
      </w:numPr>
      <w:tabs>
        <w:tab w:val="clear" w:pos="2160"/>
        <w:tab w:val="left" w:pos="1440"/>
      </w:tabs>
      <w:ind w:left="720"/>
      <w:jc w:val="both"/>
    </w:pPr>
    <w:rPr>
      <w:rFonts w:ascii="Times New Roman Bold" w:hAnsi="Times New Roman Bold"/>
      <w:bCs/>
      <w:color w:val="000000"/>
      <w:szCs w:val="20"/>
    </w:rPr>
  </w:style>
  <w:style w:type="paragraph" w:styleId="Revision">
    <w:name w:val="Revision"/>
    <w:hidden/>
    <w:uiPriority w:val="99"/>
    <w:semiHidden/>
    <w:rsid w:val="00030F9C"/>
    <w:rPr>
      <w:lang w:val="en-GB"/>
    </w:rPr>
  </w:style>
  <w:style w:type="character" w:styleId="CommentReference">
    <w:name w:val="annotation reference"/>
    <w:basedOn w:val="DefaultParagraphFont"/>
    <w:rsid w:val="007642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422D"/>
  </w:style>
  <w:style w:type="character" w:customStyle="1" w:styleId="CommentTextChar">
    <w:name w:val="Comment Text Char"/>
    <w:basedOn w:val="DefaultParagraphFont"/>
    <w:link w:val="CommentText"/>
    <w:rsid w:val="0076422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642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422D"/>
    <w:rPr>
      <w:b/>
      <w:bCs/>
      <w:lang w:val="en-GB"/>
    </w:rPr>
  </w:style>
  <w:style w:type="character" w:customStyle="1" w:styleId="BodyTextChar">
    <w:name w:val="Body Text Char"/>
    <w:basedOn w:val="DefaultParagraphFont"/>
    <w:link w:val="BodyText"/>
    <w:rsid w:val="001E7F4D"/>
    <w:rPr>
      <w:lang w:val="en-GB"/>
    </w:rPr>
  </w:style>
  <w:style w:type="character" w:customStyle="1" w:styleId="HeaderChar">
    <w:name w:val="Header Char"/>
    <w:aliases w:val="Content Char"/>
    <w:basedOn w:val="DefaultParagraphFont"/>
    <w:link w:val="Header"/>
    <w:rsid w:val="001E7F4D"/>
    <w:rPr>
      <w:lang w:val="en-GB"/>
    </w:rPr>
  </w:style>
  <w:style w:type="paragraph" w:customStyle="1" w:styleId="BODY">
    <w:name w:val="BODY"/>
    <w:basedOn w:val="Normal"/>
    <w:rsid w:val="00D42929"/>
    <w:pPr>
      <w:spacing w:before="120" w:after="120" w:line="360" w:lineRule="auto"/>
      <w:ind w:left="720"/>
      <w:jc w:val="both"/>
    </w:pPr>
    <w:rPr>
      <w:color w:val="000000"/>
      <w:sz w:val="22"/>
    </w:rPr>
  </w:style>
  <w:style w:type="character" w:styleId="PlaceholderText">
    <w:name w:val="Placeholder Text"/>
    <w:basedOn w:val="DefaultParagraphFont"/>
    <w:uiPriority w:val="99"/>
    <w:semiHidden/>
    <w:rsid w:val="00576EA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endnotes" Target="endnotes.xml" />
  <Relationship Id="rId13" Type="http://schemas.openxmlformats.org/officeDocument/2006/relationships/header" Target="header2.xml" />
  <Relationship Id="rId3" Type="http://schemas.openxmlformats.org/officeDocument/2006/relationships/numbering" Target="numbering.xml" />
  <Relationship Id="rId7" Type="http://schemas.openxmlformats.org/officeDocument/2006/relationships/footnotes" Target="footnotes.xml" />
  <Relationship Id="rId12" Type="http://schemas.openxmlformats.org/officeDocument/2006/relationships/header" Target="header1.xml" />
  <Relationship Id="rId2" Type="http://schemas.openxmlformats.org/officeDocument/2006/relationships/customXml" Target="../customXml/item2.xml" />
  <Relationship Id="rId16" Type="http://schemas.openxmlformats.org/officeDocument/2006/relationships/theme" Target="theme/theme1.xml" />
  <Relationship Id="rId1" Type="http://schemas.openxmlformats.org/officeDocument/2006/relationships/customXml" Target="../customXml/item1.xml" />
  <Relationship Id="rId6" Type="http://schemas.openxmlformats.org/officeDocument/2006/relationships/webSettings" Target="webSettings.xml" />
  <Relationship Id="rId11" Type="http://schemas.openxmlformats.org/officeDocument/2006/relationships/image" Target="media/image3.emf" />
  <Relationship Id="rId5" Type="http://schemas.openxmlformats.org/officeDocument/2006/relationships/settings" Target="settings.xml" />
  <Relationship Id="rId15" Type="http://schemas.openxmlformats.org/officeDocument/2006/relationships/glossaryDocument" Target="glossary/document.xml" />
  <Relationship Id="rId10" Type="http://schemas.openxmlformats.org/officeDocument/2006/relationships/image" Target="media/image2.emf" />
  <Relationship Id="rId4" Type="http://schemas.openxmlformats.org/officeDocument/2006/relationships/styles" Target="styles.xml" />
  <Relationship Id="rId9" Type="http://schemas.openxmlformats.org/officeDocument/2006/relationships/image" Target="media/image1.emf" />
  <Relationship Id="rId14" Type="http://schemas.openxmlformats.org/officeDocument/2006/relationships/fontTable" Target="fontTable.xml" />
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DD1E3-3338-492C-8E8F-52E713055232}"/>
      </w:docPartPr>
      <w:docPartBody>
        <w:p w:rsidR="00000000" w:rsidRDefault="00070E9E">
          <w:r w:rsidRPr="00F5626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9E"/>
    <w:rsid w:val="00070E9E"/>
    <w:rsid w:val="0059250B"/>
    <w:rsid w:val="00E2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70E9E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ustomXmlPart xmlns="http://software-innovation/documentproduction">
  <view>
    <fields>
      <field datasource="PROJECT_NO" PROJECT_NO="">0000</field>
      <field datasource="PROJECT_DESCRIPTION" PROJECT_DESCRIPTION="">Project name change (Implement ProArc)</field>
      <field datasource="ORIGENTETY" ORIGENTETY="">AUS</field>
      <field datasource="DOCUMENT_NUMBER" DOCUMENT_NUMBER="">CN-000000002</field>
      <field datasource="REVISION" REVISION="">A</field>
      <field datasource="REVISION_DATE" REVISION_DATE="">27-JUN-2025</field>
      <field datasource="STATUS" STATUS="">Internally Approved</field>
      <field datasource="ISSUESTATUS" ISSUESTATUS="">Review</field>
      <field datasource="TITLE" TITLE="">Test Calculation Note</field>
      <field datasource="PACKAGE_LEAD" PACKAGE_LEAD="">Hayley Nipps, Hayley Nipps</field>
      <field datasource="DOC_RESP" DOC_RESP="">Hayley Nipps, Hayley Nipps</field>
      <field datasource="REVIEWED_BY" REVIEWED_BY=""> </field>
      <field datasource="REVIEWED_DATE" REVIEWED_DATE=""> </field>
      <field datasource="APPROVED_BY" APPROVED_BY=""> </field>
      <field datasource="APPROVED_DATE" APPROVED_DATE=""> </field>
      <field datasource="CLIENT_NAME" CLIENT_NAME="">PROENCO</field>
      <field datasource="CLIENT_DOC_NO" CLIENT_DOC_NO="">CLI-05-11-24-4</field>
      <field datasource="CLIENT_REV" CLIENT_REV="">01</field>
      <field datasource="CLIENT_ISSUE_PURP" CLIENT_ISSUE_PURP="">IFR</field>
      <field datasource="ADD_DOC_REF" ADD_DOC_REF=""> </field>
      <field datasource="PO_ID" PO_ID=""> </field>
      <field datasource="CLIENT_DISCIPLINE" CLIENT_DISCIPLINE=""> </field>
      <field datasource="CLIENT_DOC_TYPE" CLIENT_DOC_TYPE=""> </field>
      <field datasource="CLASSIFICATION" CLASSIFICATION="">CLASSIFICATION}</field>
      <field datasource="CLIENT_DEL_PLACE" CLIENT_DEL_PLACE=""> </field>
      <field datasource="LCI_CODE" LCI_CODE=""> </field>
      <field datasource="LCI_MILESTONE" LCI_MILESTONE=""> </field>
      <field datasource="CONTRACT_NO" CONTRACT_NO=""> </field>
      <field datasource="PLANT" PLANT=""> </field>
      <field datasource="CLIENT_PROJECT_CODE" CLIENT_PROJECT_CODE=""> </field>
      <field datasource="CONTRACTOR_CODE" CONTRACTOR_CODE=""> </field>
      <field datasource="CLIENT_WP" CLIENT_WP=""> </field>
      <field datasource="DELIVERY_MILESTONE" DELIVERY_MILESTONE=""> </field>
      <field datasource="AREA_CODE" AREA_CODE=""> </field>
      <field datasource="SYSTEM_CODE" SYSTEM_CODE=""> </field>
      <field datasource="REVISION_1" REVISION_1="">A</field>
      <field datasource="DOC_REV_DATE_1" DOC_REV_DATE_1="">27-JUN-2025</field>
      <field datasource="ISSUESTATUS_1" ISSUESTATUS_1="">Review</field>
      <field datasource="REVIEWED_BY_1" REVIEWED_BY_1=""> </field>
      <field datasource="REVIEWED_DATE_1" REVIEWED_DATE_1=""> </field>
      <field datasource="APPROVED_BY_1" APPROVED_BY_1=""> </field>
      <field datasource="APPROVED_DATE_1" APPROVED_DATE_1=""> </field>
      <field datasource="CLIENT_REV_1" CLIENT_REV_1="">01</field>
      <field datasource="CLIENT_ISSUE_PURP_1" CLIENT_ISSUE_PURP_1="">IFR</field>
      <field datasource="REVISION_2" REVISION_2=""> </field>
      <field datasource="DOC_REV_DATE_2" DOC_REV_DATE_2=""> </field>
      <field datasource="ISSUESTATUS_2" ISSUESTATUS_2=""> </field>
      <field datasource="REVIEWED_BY_2" REVIEWED_BY_2=""> </field>
      <field datasource="REVIEWED_DATE_2" REVIEWED_DATE_2=""> </field>
      <field datasource="APPROVED_BY_2" APPROVED_BY_2=""> </field>
      <field datasource="APPROVED_DATE_2" APPROVED_DATE_2=""> </field>
      <field datasource="CLIENT_REV_2" CLIENT_REV_2=""> </field>
      <field datasource="CLIENT_ISSUE_PURP_2" CLIENT_ISSUE_PURP_2=""> </field>
      <field datasource="REVISION_3" REVISION_3=""> </field>
      <field datasource="DOC_REV_DATE_3" DOC_REV_DATE_3=""> </field>
      <field datasource="ISSUESTATUS_3" ISSUESTATUS_3=""> </field>
      <field datasource="REVIEWED_BY_3" REVIEWED_BY_3=""> </field>
      <field datasource="REVIEWED_DATE_3" REVIEWED_DATE_3=""> </field>
      <field datasource="APPROVED_BY_3" APPROVED_BY_3=""> </field>
      <field datasource="APPROVED_DATE_3" APPROVED_DATE_3=""> </field>
      <field datasource="CLIENT_REV_3" CLIENT_REV_3=""> </field>
      <field datasource="CLIENT_ISSUE_PURP_3" CLIENT_ISSUE_PURP_3=""> </field>
      <field datasource="REVISION_4" REVISION_4=""> </field>
      <field datasource="DOC_REV_DATE_4" DOC_REV_DATE_4=""> </field>
      <field datasource="ISSUESTATUS_4" ISSUESTATUS_4=""> </field>
      <field datasource="REVIEWED_BY_4" REVIEWED_BY_4=""> </field>
      <field datasource="REVIEWED_DATE_4" REVIEWED_DATE_4=""> </field>
      <field datasource="APPROVED_BY_4" APPROVED_BY_4=""> </field>
      <field datasource="APPROVED_DATE_4" APPROVED_DATE_4=""> </field>
      <field datasource="CLIENT_REV_4" CLIENT_REV_4=""> </field>
      <field datasource="CLIENT_ISSUE_PURP_4" CLIENT_ISSUE_PURP_4=""> </field>
      <field datasource="REVISION_5" REVISION_5=""> </field>
      <field datasource="DOC_REV_DATE_5" DOC_REV_DATE_5=""> </field>
      <field datasource="ISSUESTATUS_5" ISSUESTATUS_5=""> </field>
      <field datasource="REVIEWED_BY_5" REVIEWED_BY_5=""> </field>
      <field datasource="REVIEWED_DATE_5" REVIEWED_DATE_5=""> </field>
      <field datasource="APPROVED_BY_5" APPROVED_BY_5=""> </field>
      <field datasource="APPROVED_DATE_5" APPROVED_DATE_5=""> </field>
      <field datasource="CLIENT_REV_5" CLIENT_REV_5=""> </field>
      <field datasource="CLIENT_ISSUE_PURP_5" CLIENT_ISSUE_PURP_5=""> </field>
      <field datasource="ONE" ONE=""> </field>
      <field datasource="TWO" TWO="">ADD2</field>
      <field datasource="THREE" THREE="">ADD3</field>
      <field datasource="FOUR" FOUR=""> </field>
      <field datasource="FIVE" FIVE=""> </field>
      <field datasource="SIX" SIX=""> </field>
      <field datasource="SEVEN" SEVEN=""> </field>
      <field datasource="EIGHT" EIGHT=""> </field>
      <field datasource="NINE" NINE=""> </field>
      <field datasource="TEN" TEN=""> </field>
      <field datasource="ELEVEN" ELEVEN=""> </field>
      <field datasource="TWELVE" TWELVE=""> </field>
      <field datasource="THIRTEEN" THIRTEEN=""> </field>
      <field datasource="FOURTEEN" FOURTEEN=""> </field>
      <field datasource="FIFTEEN" FIFTEEN=""> </field>
    </fields>
  </view>
</customXmlPart>
</file>

<file path=customXml/itemProps1.xml><?xml version="1.0" encoding="utf-8"?>
<ds:datastoreItem xmlns:ds="http://schemas.openxmlformats.org/officeDocument/2006/customXml" ds:itemID="{79DFAD45-7F4A-4EAC-AD5B-373A221F16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FD941-71D6-4305-9E39-B232C77D727A}">
  <ds:schemaRefs>
    <ds:schemaRef ds:uri="http://software-innovation/documentproduc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ESS Blank Coversheet.dotx</Template>
  <TotalTime>0</TotalTime>
  <Pages>2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F:\MSOFFICE\WINWORD\CONVERS\EPICQP.SAM</vt:lpstr>
    </vt:vector>
  </TitlesOfParts>
  <Company>CSOL</Company>
  <LinksUpToDate>false</LinksUpToDate>
  <CharactersWithSpaces>728</CharactersWithSpaces>
  <SharedDoc>false</SharedDoc>
  <HLinks>
    <vt:vector size="114" baseType="variant"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_Toc254339201</vt:lpwstr>
      </vt:variant>
      <vt:variant>
        <vt:i4>1572919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_Toc254339200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_Toc254339199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_Toc254339198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_Toc254339197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_Toc254339196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_Toc254339195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_Toc254339194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_Toc254339193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_Toc254339192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_Toc254339191</vt:lpwstr>
      </vt:variant>
      <vt:variant>
        <vt:i4>1114164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_Toc254339190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_Toc254339189</vt:lpwstr>
      </vt:variant>
      <vt:variant>
        <vt:i4>1048628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_Toc254339188</vt:lpwstr>
      </vt:variant>
      <vt:variant>
        <vt:i4>1048628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_Toc254339187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_Toc254339186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_Toc254339185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_Toc254339184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_Toc254339183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F:\MSOFFICE\WINWORD\CONVERS\EPICQP.SAM</dc:title>
  <dc:creator>A. Modi</dc:creator>
  <dc:description>EPIC Quality Plan - Template</dc:description>
  <cp:lastModifiedBy>Ellen Elisabeth Sand</cp:lastModifiedBy>
  <cp:revision>2</cp:revision>
  <cp:lastPrinted>2012-07-20T16:54:00Z</cp:lastPrinted>
  <dcterms:created xsi:type="dcterms:W3CDTF">2025-06-12T11:35:00Z</dcterms:created>
  <dcterms:modified xsi:type="dcterms:W3CDTF">2025-06-12T11:35:00Z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3,4,5</vt:lpwstr>
  </property>
  <property fmtid="{D5CDD505-2E9C-101B-9397-08002B2CF9AE}" pid="3" name="ClassificationContentMarkingHeaderFontProps">
    <vt:lpwstr>#0000ff,10,Calibri</vt:lpwstr>
  </property>
  <property fmtid="{D5CDD505-2E9C-101B-9397-08002B2CF9AE}" pid="4" name="ClassificationContentMarkingHeaderText">
    <vt:lpwstr>TechnipFMC | Internal</vt:lpwstr>
  </property>
  <property fmtid="{D5CDD505-2E9C-101B-9397-08002B2CF9AE}" pid="5" name="MSIP_Label_b064f6f3-ba1e-417c-b6f1-929d6caea309_Enabled">
    <vt:lpwstr>true</vt:lpwstr>
  </property>
  <property fmtid="{D5CDD505-2E9C-101B-9397-08002B2CF9AE}" pid="6" name="MSIP_Label_b064f6f3-ba1e-417c-b6f1-929d6caea309_SetDate">
    <vt:lpwstr>2024-07-16T17:27:33Z</vt:lpwstr>
  </property>
  <property fmtid="{D5CDD505-2E9C-101B-9397-08002B2CF9AE}" pid="7" name="MSIP_Label_b064f6f3-ba1e-417c-b6f1-929d6caea309_Method">
    <vt:lpwstr>Privileged</vt:lpwstr>
  </property>
  <property fmtid="{D5CDD505-2E9C-101B-9397-08002B2CF9AE}" pid="8" name="MSIP_Label_b064f6f3-ba1e-417c-b6f1-929d6caea309_Name">
    <vt:lpwstr>Internal</vt:lpwstr>
  </property>
  <property fmtid="{D5CDD505-2E9C-101B-9397-08002B2CF9AE}" pid="9" name="MSIP_Label_b064f6f3-ba1e-417c-b6f1-929d6caea309_SiteId">
    <vt:lpwstr>0804c951-93a0-405d-80e4-fa87c7551d6a</vt:lpwstr>
  </property>
  <property fmtid="{D5CDD505-2E9C-101B-9397-08002B2CF9AE}" pid="10" name="MSIP_Label_b064f6f3-ba1e-417c-b6f1-929d6caea309_ActionId">
    <vt:lpwstr>1f8cd7a0-db35-4900-bbc1-7f1d113b0eb8</vt:lpwstr>
  </property>
  <property fmtid="{D5CDD505-2E9C-101B-9397-08002B2CF9AE}" pid="11" name="MSIP_Label_b064f6f3-ba1e-417c-b6f1-929d6caea309_ContentBits">
    <vt:lpwstr>1</vt:lpwstr>
  </property>
  <property fmtid="{D5CDD505-2E9C-101B-9397-08002B2CF9AE}" pid="12" name="PA_script_rno">
    <vt:i4>39</vt:i4>
  </property>
  <property fmtid="{D5CDD505-2E9C-101B-9397-08002B2CF9AE}" pid="13" name="PA_db_rno">
    <vt:i4>5</vt:i4>
  </property>
</Properties>
</file>